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F54DF7" w:rsidRDefault="005178B0" w:rsidP="003B547F">
      <w:pPr>
        <w:rPr>
          <w:rFonts w:cs="Arial"/>
          <w:szCs w:val="20"/>
        </w:rPr>
      </w:pPr>
    </w:p>
    <w:p w14:paraId="1EA30800" w14:textId="77777777" w:rsidR="00BB1E26" w:rsidRPr="00F54DF7" w:rsidRDefault="00BB1E26" w:rsidP="003B547F">
      <w:pPr>
        <w:rPr>
          <w:rFonts w:cs="Arial"/>
          <w:szCs w:val="20"/>
        </w:rPr>
      </w:pPr>
    </w:p>
    <w:p w14:paraId="6F769D32" w14:textId="4327C43F" w:rsidR="00BB1E26" w:rsidRPr="00F54DF7" w:rsidRDefault="00152883" w:rsidP="003B547F">
      <w:pPr>
        <w:tabs>
          <w:tab w:val="left" w:pos="993"/>
        </w:tabs>
        <w:rPr>
          <w:rFonts w:cs="Arial"/>
          <w:szCs w:val="20"/>
        </w:rPr>
      </w:pPr>
      <w:r w:rsidRPr="00F54DF7">
        <w:rPr>
          <w:rFonts w:cs="Arial"/>
          <w:szCs w:val="20"/>
        </w:rPr>
        <w:t>Datum</w:t>
      </w:r>
      <w:r w:rsidR="00A237A8">
        <w:rPr>
          <w:rFonts w:cs="Arial"/>
          <w:szCs w:val="20"/>
        </w:rPr>
        <w:t>:</w:t>
      </w:r>
      <w:r w:rsidR="009E2889">
        <w:rPr>
          <w:rFonts w:cs="Arial"/>
          <w:szCs w:val="20"/>
        </w:rPr>
        <w:tab/>
      </w:r>
      <w:r w:rsidR="00D907C4">
        <w:rPr>
          <w:rFonts w:cs="Arial"/>
          <w:szCs w:val="20"/>
        </w:rPr>
        <w:t>4</w:t>
      </w:r>
      <w:r w:rsidR="009E2889">
        <w:rPr>
          <w:rFonts w:cs="Arial"/>
          <w:szCs w:val="20"/>
        </w:rPr>
        <w:t xml:space="preserve">. </w:t>
      </w:r>
      <w:r w:rsidR="000A7F9A">
        <w:rPr>
          <w:rFonts w:cs="Arial"/>
          <w:szCs w:val="20"/>
        </w:rPr>
        <w:t>7</w:t>
      </w:r>
      <w:r w:rsidR="009E2889">
        <w:rPr>
          <w:rFonts w:cs="Arial"/>
          <w:szCs w:val="20"/>
        </w:rPr>
        <w:t>. 202</w:t>
      </w:r>
      <w:r w:rsidR="0059768C">
        <w:rPr>
          <w:rFonts w:cs="Arial"/>
          <w:szCs w:val="20"/>
        </w:rPr>
        <w:t>5</w:t>
      </w:r>
    </w:p>
    <w:p w14:paraId="34798605" w14:textId="1AD9084C" w:rsidR="00BB1E26" w:rsidRPr="00F54DF7" w:rsidRDefault="00152883" w:rsidP="003B547F">
      <w:pPr>
        <w:tabs>
          <w:tab w:val="left" w:pos="993"/>
        </w:tabs>
        <w:rPr>
          <w:rFonts w:cs="Arial"/>
          <w:szCs w:val="20"/>
        </w:rPr>
      </w:pPr>
      <w:r w:rsidRPr="00F54DF7">
        <w:rPr>
          <w:rFonts w:cs="Arial"/>
          <w:szCs w:val="20"/>
        </w:rPr>
        <w:t>Številka:</w:t>
      </w:r>
      <w:r w:rsidR="00773F8C" w:rsidRPr="00F54DF7">
        <w:rPr>
          <w:rFonts w:cs="Arial"/>
          <w:szCs w:val="20"/>
        </w:rPr>
        <w:tab/>
      </w:r>
      <w:r w:rsidR="0059768C" w:rsidRPr="0059768C">
        <w:rPr>
          <w:rFonts w:cs="Arial"/>
          <w:szCs w:val="20"/>
        </w:rPr>
        <w:t>430-15/2025-3130-</w:t>
      </w:r>
      <w:r w:rsidR="0057040C">
        <w:rPr>
          <w:rFonts w:cs="Arial"/>
          <w:szCs w:val="20"/>
        </w:rPr>
        <w:t>184</w:t>
      </w:r>
    </w:p>
    <w:p w14:paraId="35173539" w14:textId="77777777" w:rsidR="00BB1E26" w:rsidRPr="00F54DF7" w:rsidRDefault="00BB1E26" w:rsidP="003B547F">
      <w:pPr>
        <w:tabs>
          <w:tab w:val="left" w:pos="3480"/>
        </w:tabs>
        <w:rPr>
          <w:rFonts w:cs="Arial"/>
          <w:szCs w:val="20"/>
        </w:rPr>
      </w:pPr>
    </w:p>
    <w:p w14:paraId="5661A984" w14:textId="77777777" w:rsidR="00BB1E26" w:rsidRPr="00F54DF7" w:rsidRDefault="00BB1E26" w:rsidP="003B547F">
      <w:pPr>
        <w:rPr>
          <w:rFonts w:cs="Arial"/>
          <w:szCs w:val="20"/>
        </w:rPr>
      </w:pPr>
    </w:p>
    <w:p w14:paraId="7BB116AC" w14:textId="77777777" w:rsidR="00BB1E26" w:rsidRPr="00F54DF7" w:rsidRDefault="00BB1E26" w:rsidP="003B547F">
      <w:pPr>
        <w:rPr>
          <w:rFonts w:cs="Arial"/>
          <w:szCs w:val="20"/>
        </w:rPr>
      </w:pPr>
    </w:p>
    <w:p w14:paraId="53BFD000" w14:textId="77777777" w:rsidR="00BB1E26" w:rsidRPr="00F54DF7" w:rsidRDefault="00BB1E26" w:rsidP="003B547F">
      <w:pPr>
        <w:rPr>
          <w:rFonts w:cs="Arial"/>
          <w:szCs w:val="20"/>
        </w:rPr>
      </w:pPr>
    </w:p>
    <w:p w14:paraId="009B723C" w14:textId="77777777" w:rsidR="00990C82" w:rsidRPr="00F54DF7" w:rsidRDefault="00990C82" w:rsidP="003B547F">
      <w:pPr>
        <w:jc w:val="center"/>
        <w:rPr>
          <w:rFonts w:cs="Arial"/>
          <w:b/>
          <w:szCs w:val="20"/>
        </w:rPr>
      </w:pPr>
    </w:p>
    <w:p w14:paraId="667A204A" w14:textId="77777777" w:rsidR="00990C82" w:rsidRPr="00F54DF7" w:rsidRDefault="00990C82" w:rsidP="003B547F">
      <w:pPr>
        <w:jc w:val="center"/>
        <w:rPr>
          <w:rFonts w:cs="Arial"/>
          <w:b/>
          <w:szCs w:val="20"/>
        </w:rPr>
      </w:pPr>
    </w:p>
    <w:p w14:paraId="7635B56F" w14:textId="77777777" w:rsidR="00990C82" w:rsidRPr="00F54DF7" w:rsidRDefault="00990C82" w:rsidP="003B547F">
      <w:pPr>
        <w:jc w:val="center"/>
        <w:rPr>
          <w:rFonts w:cs="Arial"/>
          <w:b/>
          <w:szCs w:val="20"/>
        </w:rPr>
      </w:pPr>
    </w:p>
    <w:p w14:paraId="057E66FA" w14:textId="3FAB1535" w:rsidR="00801357" w:rsidRPr="00F54DF7" w:rsidRDefault="00152883" w:rsidP="003B547F">
      <w:pPr>
        <w:jc w:val="center"/>
        <w:rPr>
          <w:rFonts w:cs="Arial"/>
          <w:b/>
          <w:sz w:val="52"/>
          <w:szCs w:val="52"/>
        </w:rPr>
      </w:pPr>
      <w:r w:rsidRPr="00F54DF7">
        <w:rPr>
          <w:rFonts w:cs="Arial"/>
          <w:b/>
          <w:sz w:val="52"/>
          <w:szCs w:val="52"/>
        </w:rPr>
        <w:t>NAVODIL</w:t>
      </w:r>
      <w:r w:rsidR="002B7819" w:rsidRPr="00F54DF7">
        <w:rPr>
          <w:rFonts w:cs="Arial"/>
          <w:b/>
          <w:sz w:val="52"/>
          <w:szCs w:val="52"/>
        </w:rPr>
        <w:t>A</w:t>
      </w:r>
      <w:r w:rsidRPr="00F54DF7">
        <w:rPr>
          <w:rFonts w:cs="Arial"/>
          <w:b/>
          <w:sz w:val="52"/>
          <w:szCs w:val="52"/>
        </w:rPr>
        <w:t xml:space="preserve"> </w:t>
      </w:r>
      <w:r w:rsidR="00F57F50" w:rsidRPr="00F54DF7">
        <w:rPr>
          <w:rFonts w:cs="Arial"/>
          <w:b/>
          <w:sz w:val="52"/>
          <w:szCs w:val="52"/>
        </w:rPr>
        <w:t>GOSPODARSKIM SUBJEKTOM</w:t>
      </w:r>
      <w:r w:rsidRPr="00F54DF7">
        <w:rPr>
          <w:rFonts w:cs="Arial"/>
          <w:b/>
          <w:sz w:val="52"/>
          <w:szCs w:val="52"/>
        </w:rPr>
        <w:t xml:space="preserve"> ZA PRIPRAVO PONUDBE ZA JAVNO NAROČILO </w:t>
      </w:r>
      <w:r w:rsidR="00AE19C4" w:rsidRPr="00F54DF7">
        <w:rPr>
          <w:rFonts w:cs="Arial"/>
          <w:b/>
          <w:sz w:val="52"/>
          <w:szCs w:val="52"/>
        </w:rPr>
        <w:t xml:space="preserve">PO </w:t>
      </w:r>
      <w:r w:rsidR="00801357" w:rsidRPr="00F54DF7">
        <w:rPr>
          <w:rFonts w:cs="Arial"/>
          <w:b/>
          <w:sz w:val="52"/>
          <w:szCs w:val="52"/>
        </w:rPr>
        <w:t xml:space="preserve">ODPRTEM </w:t>
      </w:r>
      <w:r w:rsidR="00AE19C4" w:rsidRPr="00F54DF7">
        <w:rPr>
          <w:rFonts w:cs="Arial"/>
          <w:b/>
          <w:sz w:val="52"/>
          <w:szCs w:val="52"/>
        </w:rPr>
        <w:t xml:space="preserve">POSTOPKU </w:t>
      </w:r>
    </w:p>
    <w:p w14:paraId="5D413DD7" w14:textId="77777777" w:rsidR="00AE19C4" w:rsidRPr="00F54DF7" w:rsidRDefault="00AE19C4" w:rsidP="003B547F">
      <w:pPr>
        <w:jc w:val="center"/>
        <w:rPr>
          <w:rFonts w:cs="Arial"/>
          <w:b/>
          <w:sz w:val="52"/>
          <w:szCs w:val="52"/>
        </w:rPr>
      </w:pPr>
      <w:r w:rsidRPr="00F54DF7">
        <w:rPr>
          <w:rFonts w:cs="Arial"/>
          <w:b/>
          <w:sz w:val="52"/>
          <w:szCs w:val="52"/>
        </w:rPr>
        <w:t>Z OZNAKO</w:t>
      </w:r>
    </w:p>
    <w:p w14:paraId="2AEE43B6" w14:textId="77777777" w:rsidR="00BB1E26" w:rsidRPr="00F54DF7" w:rsidRDefault="00BB1E26" w:rsidP="003B547F">
      <w:pPr>
        <w:jc w:val="center"/>
        <w:rPr>
          <w:rFonts w:cs="Arial"/>
          <w:b/>
          <w:sz w:val="52"/>
          <w:szCs w:val="52"/>
        </w:rPr>
      </w:pPr>
    </w:p>
    <w:p w14:paraId="11A87875" w14:textId="77777777" w:rsidR="00152883" w:rsidRPr="00F54DF7" w:rsidRDefault="00152883" w:rsidP="003B547F">
      <w:pPr>
        <w:jc w:val="center"/>
        <w:rPr>
          <w:rFonts w:cs="Arial"/>
          <w:b/>
          <w:sz w:val="52"/>
          <w:szCs w:val="52"/>
        </w:rPr>
      </w:pPr>
    </w:p>
    <w:p w14:paraId="0721E418" w14:textId="142109B2" w:rsidR="00CC7517" w:rsidRPr="00F54DF7" w:rsidRDefault="00D4020D" w:rsidP="003B547F">
      <w:pPr>
        <w:jc w:val="center"/>
        <w:rPr>
          <w:rFonts w:cs="Arial"/>
          <w:sz w:val="52"/>
          <w:szCs w:val="52"/>
        </w:rPr>
      </w:pPr>
      <w:r>
        <w:rPr>
          <w:rFonts w:cs="Arial"/>
          <w:b/>
          <w:sz w:val="52"/>
          <w:szCs w:val="52"/>
        </w:rPr>
        <w:t>ODEL-2/2025</w:t>
      </w:r>
    </w:p>
    <w:p w14:paraId="3A381A0D" w14:textId="77777777" w:rsidR="008F44C4" w:rsidRPr="00F54DF7" w:rsidRDefault="008F44C4" w:rsidP="003B547F">
      <w:pPr>
        <w:rPr>
          <w:rFonts w:cs="Arial"/>
          <w:sz w:val="52"/>
          <w:szCs w:val="52"/>
          <w:lang w:eastAsia="sl-SI"/>
        </w:rPr>
      </w:pPr>
      <w:bookmarkStart w:id="0" w:name="_Toc336851729"/>
    </w:p>
    <w:p w14:paraId="154C3A72" w14:textId="77777777" w:rsidR="002E70A6" w:rsidRPr="00F54DF7" w:rsidRDefault="002E70A6" w:rsidP="003B547F">
      <w:pPr>
        <w:rPr>
          <w:rFonts w:cs="Arial"/>
          <w:szCs w:val="20"/>
          <w:lang w:eastAsia="sl-SI"/>
        </w:rPr>
      </w:pPr>
    </w:p>
    <w:p w14:paraId="286AD319" w14:textId="77777777" w:rsidR="002E70A6" w:rsidRPr="00F54DF7" w:rsidRDefault="002E70A6" w:rsidP="003B547F">
      <w:pPr>
        <w:rPr>
          <w:rFonts w:cs="Arial"/>
          <w:szCs w:val="20"/>
          <w:lang w:eastAsia="sl-SI"/>
        </w:rPr>
      </w:pPr>
    </w:p>
    <w:p w14:paraId="25313BF4" w14:textId="77777777" w:rsidR="003D39DA" w:rsidRPr="00F54DF7" w:rsidRDefault="003D39DA" w:rsidP="003B547F">
      <w:pPr>
        <w:jc w:val="left"/>
        <w:rPr>
          <w:rFonts w:cs="Arial"/>
          <w:szCs w:val="20"/>
          <w:lang w:eastAsia="sl-SI"/>
        </w:rPr>
      </w:pPr>
      <w:r w:rsidRPr="00F54DF7">
        <w:rPr>
          <w:rFonts w:cs="Arial"/>
          <w:szCs w:val="20"/>
          <w:lang w:eastAsia="sl-SI"/>
        </w:rPr>
        <w:br w:type="page"/>
      </w:r>
    </w:p>
    <w:p w14:paraId="5E310CF7" w14:textId="57E5BD0E" w:rsidR="00D65E75" w:rsidRPr="00484BD2" w:rsidRDefault="009B3F0C" w:rsidP="003B547F">
      <w:pPr>
        <w:pStyle w:val="NaslovTOC"/>
        <w:spacing w:before="0" w:line="260" w:lineRule="atLeast"/>
        <w:rPr>
          <w:rFonts w:ascii="Arial" w:hAnsi="Arial" w:cs="Arial"/>
          <w:bCs w:val="0"/>
          <w:color w:val="auto"/>
          <w:sz w:val="20"/>
          <w:szCs w:val="20"/>
        </w:rPr>
      </w:pPr>
      <w:r w:rsidRPr="00985773">
        <w:rPr>
          <w:rFonts w:ascii="Arial" w:hAnsi="Arial" w:cs="Arial"/>
          <w:bCs w:val="0"/>
          <w:color w:val="auto"/>
          <w:sz w:val="20"/>
          <w:szCs w:val="20"/>
        </w:rPr>
        <w:lastRenderedPageBreak/>
        <w:t>KAZALO</w:t>
      </w:r>
    </w:p>
    <w:p w14:paraId="2392B900" w14:textId="3A2D36BC" w:rsidR="00987E26" w:rsidRPr="00484BD2" w:rsidRDefault="00987E26" w:rsidP="003B547F">
      <w:pPr>
        <w:rPr>
          <w:rFonts w:cs="Arial"/>
          <w:szCs w:val="20"/>
          <w:lang w:eastAsia="sl-SI"/>
        </w:rPr>
      </w:pPr>
    </w:p>
    <w:bookmarkStart w:id="1" w:name="_Toc336851777"/>
    <w:p w14:paraId="185EE286" w14:textId="66DFD50F" w:rsidR="00136D9E" w:rsidRDefault="00987E2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r w:rsidRPr="00484BD2">
        <w:rPr>
          <w:rFonts w:cs="Arial"/>
          <w:bCs w:val="0"/>
          <w:caps w:val="0"/>
        </w:rPr>
        <w:fldChar w:fldCharType="begin"/>
      </w:r>
      <w:r w:rsidRPr="00484BD2">
        <w:rPr>
          <w:rFonts w:cs="Arial"/>
          <w:bCs w:val="0"/>
          <w:caps w:val="0"/>
        </w:rPr>
        <w:instrText xml:space="preserve"> TOC \o "1-3" \h \z \u </w:instrText>
      </w:r>
      <w:r w:rsidRPr="00484BD2">
        <w:rPr>
          <w:rFonts w:cs="Arial"/>
          <w:bCs w:val="0"/>
          <w:caps w:val="0"/>
        </w:rPr>
        <w:fldChar w:fldCharType="separate"/>
      </w:r>
      <w:hyperlink w:anchor="_Toc202520422" w:history="1">
        <w:r w:rsidR="00136D9E" w:rsidRPr="00452F49">
          <w:rPr>
            <w:rStyle w:val="Hiperpovezava"/>
            <w:rFonts w:cs="Arial"/>
            <w:noProof/>
          </w:rPr>
          <w:t>1.</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NAROČNIK</w:t>
        </w:r>
        <w:r w:rsidR="00136D9E">
          <w:rPr>
            <w:noProof/>
            <w:webHidden/>
          </w:rPr>
          <w:tab/>
        </w:r>
        <w:r w:rsidR="00136D9E">
          <w:rPr>
            <w:noProof/>
            <w:webHidden/>
          </w:rPr>
          <w:fldChar w:fldCharType="begin"/>
        </w:r>
        <w:r w:rsidR="00136D9E">
          <w:rPr>
            <w:noProof/>
            <w:webHidden/>
          </w:rPr>
          <w:instrText xml:space="preserve"> PAGEREF _Toc202520422 \h </w:instrText>
        </w:r>
        <w:r w:rsidR="00136D9E">
          <w:rPr>
            <w:noProof/>
            <w:webHidden/>
          </w:rPr>
        </w:r>
        <w:r w:rsidR="00136D9E">
          <w:rPr>
            <w:noProof/>
            <w:webHidden/>
          </w:rPr>
          <w:fldChar w:fldCharType="separate"/>
        </w:r>
        <w:r w:rsidR="00136D9E">
          <w:rPr>
            <w:noProof/>
            <w:webHidden/>
          </w:rPr>
          <w:t>3</w:t>
        </w:r>
        <w:r w:rsidR="00136D9E">
          <w:rPr>
            <w:noProof/>
            <w:webHidden/>
          </w:rPr>
          <w:fldChar w:fldCharType="end"/>
        </w:r>
      </w:hyperlink>
    </w:p>
    <w:p w14:paraId="0B24FB56" w14:textId="56C5E9A6"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23" w:history="1">
        <w:r w:rsidR="00136D9E" w:rsidRPr="00452F49">
          <w:rPr>
            <w:rStyle w:val="Hiperpovezava"/>
            <w:rFonts w:cs="Arial"/>
            <w:noProof/>
          </w:rPr>
          <w:t>2.</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OZNAKA IN PREDMET JAVNEGA NAROČILA</w:t>
        </w:r>
        <w:r w:rsidR="00136D9E">
          <w:rPr>
            <w:noProof/>
            <w:webHidden/>
          </w:rPr>
          <w:tab/>
        </w:r>
        <w:r w:rsidR="00136D9E">
          <w:rPr>
            <w:noProof/>
            <w:webHidden/>
          </w:rPr>
          <w:fldChar w:fldCharType="begin"/>
        </w:r>
        <w:r w:rsidR="00136D9E">
          <w:rPr>
            <w:noProof/>
            <w:webHidden/>
          </w:rPr>
          <w:instrText xml:space="preserve"> PAGEREF _Toc202520423 \h </w:instrText>
        </w:r>
        <w:r w:rsidR="00136D9E">
          <w:rPr>
            <w:noProof/>
            <w:webHidden/>
          </w:rPr>
        </w:r>
        <w:r w:rsidR="00136D9E">
          <w:rPr>
            <w:noProof/>
            <w:webHidden/>
          </w:rPr>
          <w:fldChar w:fldCharType="separate"/>
        </w:r>
        <w:r w:rsidR="00136D9E">
          <w:rPr>
            <w:noProof/>
            <w:webHidden/>
          </w:rPr>
          <w:t>3</w:t>
        </w:r>
        <w:r w:rsidR="00136D9E">
          <w:rPr>
            <w:noProof/>
            <w:webHidden/>
          </w:rPr>
          <w:fldChar w:fldCharType="end"/>
        </w:r>
      </w:hyperlink>
    </w:p>
    <w:p w14:paraId="24CABEC0" w14:textId="7FE4063E"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24" w:history="1">
        <w:r w:rsidR="00136D9E" w:rsidRPr="00452F49">
          <w:rPr>
            <w:rStyle w:val="Hiperpovezava"/>
            <w:rFonts w:cs="Arial"/>
            <w:noProof/>
          </w:rPr>
          <w:t>3.</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NAČIN ODDAJE JAVNEGA NAROČILA</w:t>
        </w:r>
        <w:r w:rsidR="00136D9E">
          <w:rPr>
            <w:noProof/>
            <w:webHidden/>
          </w:rPr>
          <w:tab/>
        </w:r>
        <w:r w:rsidR="00136D9E">
          <w:rPr>
            <w:noProof/>
            <w:webHidden/>
          </w:rPr>
          <w:fldChar w:fldCharType="begin"/>
        </w:r>
        <w:r w:rsidR="00136D9E">
          <w:rPr>
            <w:noProof/>
            <w:webHidden/>
          </w:rPr>
          <w:instrText xml:space="preserve"> PAGEREF _Toc202520424 \h </w:instrText>
        </w:r>
        <w:r w:rsidR="00136D9E">
          <w:rPr>
            <w:noProof/>
            <w:webHidden/>
          </w:rPr>
        </w:r>
        <w:r w:rsidR="00136D9E">
          <w:rPr>
            <w:noProof/>
            <w:webHidden/>
          </w:rPr>
          <w:fldChar w:fldCharType="separate"/>
        </w:r>
        <w:r w:rsidR="00136D9E">
          <w:rPr>
            <w:noProof/>
            <w:webHidden/>
          </w:rPr>
          <w:t>3</w:t>
        </w:r>
        <w:r w:rsidR="00136D9E">
          <w:rPr>
            <w:noProof/>
            <w:webHidden/>
          </w:rPr>
          <w:fldChar w:fldCharType="end"/>
        </w:r>
      </w:hyperlink>
    </w:p>
    <w:p w14:paraId="1104A18C" w14:textId="78E72F91"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25" w:history="1">
        <w:r w:rsidR="00136D9E" w:rsidRPr="00452F49">
          <w:rPr>
            <w:rStyle w:val="Hiperpovezava"/>
            <w:rFonts w:cs="Arial"/>
            <w:noProof/>
          </w:rPr>
          <w:t>4.</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ROK IN NAČIN PREDLOŽITVE PONUDBE</w:t>
        </w:r>
        <w:r w:rsidR="00136D9E">
          <w:rPr>
            <w:noProof/>
            <w:webHidden/>
          </w:rPr>
          <w:tab/>
        </w:r>
        <w:r w:rsidR="00136D9E">
          <w:rPr>
            <w:noProof/>
            <w:webHidden/>
          </w:rPr>
          <w:fldChar w:fldCharType="begin"/>
        </w:r>
        <w:r w:rsidR="00136D9E">
          <w:rPr>
            <w:noProof/>
            <w:webHidden/>
          </w:rPr>
          <w:instrText xml:space="preserve"> PAGEREF _Toc202520425 \h </w:instrText>
        </w:r>
        <w:r w:rsidR="00136D9E">
          <w:rPr>
            <w:noProof/>
            <w:webHidden/>
          </w:rPr>
        </w:r>
        <w:r w:rsidR="00136D9E">
          <w:rPr>
            <w:noProof/>
            <w:webHidden/>
          </w:rPr>
          <w:fldChar w:fldCharType="separate"/>
        </w:r>
        <w:r w:rsidR="00136D9E">
          <w:rPr>
            <w:noProof/>
            <w:webHidden/>
          </w:rPr>
          <w:t>4</w:t>
        </w:r>
        <w:r w:rsidR="00136D9E">
          <w:rPr>
            <w:noProof/>
            <w:webHidden/>
          </w:rPr>
          <w:fldChar w:fldCharType="end"/>
        </w:r>
      </w:hyperlink>
    </w:p>
    <w:p w14:paraId="79B62A82" w14:textId="162EA3C8"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26" w:history="1">
        <w:r w:rsidR="00136D9E" w:rsidRPr="00452F49">
          <w:rPr>
            <w:rStyle w:val="Hiperpovezava"/>
            <w:rFonts w:cs="Arial"/>
            <w:noProof/>
          </w:rPr>
          <w:t>5.</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INFORMACIJE V ZVEZI Z ODPIRANJEM PONUDB</w:t>
        </w:r>
        <w:r w:rsidR="00136D9E">
          <w:rPr>
            <w:noProof/>
            <w:webHidden/>
          </w:rPr>
          <w:tab/>
        </w:r>
        <w:r w:rsidR="00136D9E">
          <w:rPr>
            <w:noProof/>
            <w:webHidden/>
          </w:rPr>
          <w:fldChar w:fldCharType="begin"/>
        </w:r>
        <w:r w:rsidR="00136D9E">
          <w:rPr>
            <w:noProof/>
            <w:webHidden/>
          </w:rPr>
          <w:instrText xml:space="preserve"> PAGEREF _Toc202520426 \h </w:instrText>
        </w:r>
        <w:r w:rsidR="00136D9E">
          <w:rPr>
            <w:noProof/>
            <w:webHidden/>
          </w:rPr>
        </w:r>
        <w:r w:rsidR="00136D9E">
          <w:rPr>
            <w:noProof/>
            <w:webHidden/>
          </w:rPr>
          <w:fldChar w:fldCharType="separate"/>
        </w:r>
        <w:r w:rsidR="00136D9E">
          <w:rPr>
            <w:noProof/>
            <w:webHidden/>
          </w:rPr>
          <w:t>4</w:t>
        </w:r>
        <w:r w:rsidR="00136D9E">
          <w:rPr>
            <w:noProof/>
            <w:webHidden/>
          </w:rPr>
          <w:fldChar w:fldCharType="end"/>
        </w:r>
      </w:hyperlink>
    </w:p>
    <w:p w14:paraId="5C89B556" w14:textId="6A182D6A"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27" w:history="1">
        <w:r w:rsidR="00136D9E" w:rsidRPr="00452F49">
          <w:rPr>
            <w:rStyle w:val="Hiperpovezava"/>
            <w:rFonts w:cs="Arial"/>
            <w:noProof/>
          </w:rPr>
          <w:t>6.</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PRAVNA PODLAGA IN VIR FINANCIRANJA</w:t>
        </w:r>
        <w:r w:rsidR="00136D9E">
          <w:rPr>
            <w:noProof/>
            <w:webHidden/>
          </w:rPr>
          <w:tab/>
        </w:r>
        <w:r w:rsidR="00136D9E">
          <w:rPr>
            <w:noProof/>
            <w:webHidden/>
          </w:rPr>
          <w:fldChar w:fldCharType="begin"/>
        </w:r>
        <w:r w:rsidR="00136D9E">
          <w:rPr>
            <w:noProof/>
            <w:webHidden/>
          </w:rPr>
          <w:instrText xml:space="preserve"> PAGEREF _Toc202520427 \h </w:instrText>
        </w:r>
        <w:r w:rsidR="00136D9E">
          <w:rPr>
            <w:noProof/>
            <w:webHidden/>
          </w:rPr>
        </w:r>
        <w:r w:rsidR="00136D9E">
          <w:rPr>
            <w:noProof/>
            <w:webHidden/>
          </w:rPr>
          <w:fldChar w:fldCharType="separate"/>
        </w:r>
        <w:r w:rsidR="00136D9E">
          <w:rPr>
            <w:noProof/>
            <w:webHidden/>
          </w:rPr>
          <w:t>4</w:t>
        </w:r>
        <w:r w:rsidR="00136D9E">
          <w:rPr>
            <w:noProof/>
            <w:webHidden/>
          </w:rPr>
          <w:fldChar w:fldCharType="end"/>
        </w:r>
      </w:hyperlink>
    </w:p>
    <w:p w14:paraId="29FE84AD" w14:textId="121EDBF1"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28" w:history="1">
        <w:r w:rsidR="00136D9E" w:rsidRPr="00452F49">
          <w:rPr>
            <w:rStyle w:val="Hiperpovezava"/>
            <w:rFonts w:cs="Arial"/>
            <w:noProof/>
          </w:rPr>
          <w:t>7.</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TEMELJNA PRAVILA POSLOVANJA</w:t>
        </w:r>
        <w:r w:rsidR="00136D9E">
          <w:rPr>
            <w:noProof/>
            <w:webHidden/>
          </w:rPr>
          <w:tab/>
        </w:r>
        <w:r w:rsidR="00136D9E">
          <w:rPr>
            <w:noProof/>
            <w:webHidden/>
          </w:rPr>
          <w:fldChar w:fldCharType="begin"/>
        </w:r>
        <w:r w:rsidR="00136D9E">
          <w:rPr>
            <w:noProof/>
            <w:webHidden/>
          </w:rPr>
          <w:instrText xml:space="preserve"> PAGEREF _Toc202520428 \h </w:instrText>
        </w:r>
        <w:r w:rsidR="00136D9E">
          <w:rPr>
            <w:noProof/>
            <w:webHidden/>
          </w:rPr>
        </w:r>
        <w:r w:rsidR="00136D9E">
          <w:rPr>
            <w:noProof/>
            <w:webHidden/>
          </w:rPr>
          <w:fldChar w:fldCharType="separate"/>
        </w:r>
        <w:r w:rsidR="00136D9E">
          <w:rPr>
            <w:noProof/>
            <w:webHidden/>
          </w:rPr>
          <w:t>5</w:t>
        </w:r>
        <w:r w:rsidR="00136D9E">
          <w:rPr>
            <w:noProof/>
            <w:webHidden/>
          </w:rPr>
          <w:fldChar w:fldCharType="end"/>
        </w:r>
      </w:hyperlink>
    </w:p>
    <w:p w14:paraId="2434B1EC" w14:textId="7680DC2F" w:rsidR="00136D9E" w:rsidRDefault="0043373B">
      <w:pPr>
        <w:pStyle w:val="Kazalovsebine2"/>
        <w:rPr>
          <w:rFonts w:asciiTheme="minorHAnsi" w:eastAsiaTheme="minorEastAsia" w:hAnsiTheme="minorHAnsi" w:cstheme="minorBidi"/>
          <w:bCs w:val="0"/>
          <w:kern w:val="2"/>
          <w:sz w:val="24"/>
          <w:szCs w:val="24"/>
          <w14:ligatures w14:val="standardContextual"/>
        </w:rPr>
      </w:pPr>
      <w:hyperlink w:anchor="_Toc202520429" w:history="1">
        <w:r w:rsidR="00136D9E" w:rsidRPr="00452F49">
          <w:rPr>
            <w:rStyle w:val="Hiperpovezava"/>
          </w:rPr>
          <w:t>7.1</w:t>
        </w:r>
        <w:r w:rsidR="00136D9E">
          <w:rPr>
            <w:rFonts w:asciiTheme="minorHAnsi" w:eastAsiaTheme="minorEastAsia" w:hAnsiTheme="minorHAnsi" w:cstheme="minorBidi"/>
            <w:bCs w:val="0"/>
            <w:kern w:val="2"/>
            <w:sz w:val="24"/>
            <w:szCs w:val="24"/>
            <w14:ligatures w14:val="standardContextual"/>
          </w:rPr>
          <w:tab/>
        </w:r>
        <w:r w:rsidR="00136D9E" w:rsidRPr="00452F49">
          <w:rPr>
            <w:rStyle w:val="Hiperpovezava"/>
          </w:rPr>
          <w:t>Dostop do dokumentacije v zvezi z oddajo javnega naročila</w:t>
        </w:r>
        <w:r w:rsidR="00136D9E">
          <w:rPr>
            <w:webHidden/>
          </w:rPr>
          <w:tab/>
        </w:r>
        <w:r w:rsidR="00136D9E">
          <w:rPr>
            <w:webHidden/>
          </w:rPr>
          <w:fldChar w:fldCharType="begin"/>
        </w:r>
        <w:r w:rsidR="00136D9E">
          <w:rPr>
            <w:webHidden/>
          </w:rPr>
          <w:instrText xml:space="preserve"> PAGEREF _Toc202520429 \h </w:instrText>
        </w:r>
        <w:r w:rsidR="00136D9E">
          <w:rPr>
            <w:webHidden/>
          </w:rPr>
        </w:r>
        <w:r w:rsidR="00136D9E">
          <w:rPr>
            <w:webHidden/>
          </w:rPr>
          <w:fldChar w:fldCharType="separate"/>
        </w:r>
        <w:r w:rsidR="00136D9E">
          <w:rPr>
            <w:webHidden/>
          </w:rPr>
          <w:t>5</w:t>
        </w:r>
        <w:r w:rsidR="00136D9E">
          <w:rPr>
            <w:webHidden/>
          </w:rPr>
          <w:fldChar w:fldCharType="end"/>
        </w:r>
      </w:hyperlink>
    </w:p>
    <w:p w14:paraId="149A72BE" w14:textId="1C51F3A1" w:rsidR="00136D9E" w:rsidRDefault="0043373B">
      <w:pPr>
        <w:pStyle w:val="Kazalovsebine2"/>
        <w:rPr>
          <w:rFonts w:asciiTheme="minorHAnsi" w:eastAsiaTheme="minorEastAsia" w:hAnsiTheme="minorHAnsi" w:cstheme="minorBidi"/>
          <w:bCs w:val="0"/>
          <w:kern w:val="2"/>
          <w:sz w:val="24"/>
          <w:szCs w:val="24"/>
          <w14:ligatures w14:val="standardContextual"/>
        </w:rPr>
      </w:pPr>
      <w:hyperlink w:anchor="_Toc202520430" w:history="1">
        <w:r w:rsidR="00136D9E" w:rsidRPr="00452F49">
          <w:rPr>
            <w:rStyle w:val="Hiperpovezava"/>
          </w:rPr>
          <w:t>7.2</w:t>
        </w:r>
        <w:r w:rsidR="00136D9E">
          <w:rPr>
            <w:rFonts w:asciiTheme="minorHAnsi" w:eastAsiaTheme="minorEastAsia" w:hAnsiTheme="minorHAnsi" w:cstheme="minorBidi"/>
            <w:bCs w:val="0"/>
            <w:kern w:val="2"/>
            <w:sz w:val="24"/>
            <w:szCs w:val="24"/>
            <w14:ligatures w14:val="standardContextual"/>
          </w:rPr>
          <w:tab/>
        </w:r>
        <w:r w:rsidR="00136D9E" w:rsidRPr="00452F49">
          <w:rPr>
            <w:rStyle w:val="Hiperpovezava"/>
          </w:rPr>
          <w:t>Obvestila in pojasnila v zvezi z dokumentacijo v zvezi z oddajo javnega naročila</w:t>
        </w:r>
        <w:r w:rsidR="00136D9E">
          <w:rPr>
            <w:webHidden/>
          </w:rPr>
          <w:tab/>
        </w:r>
        <w:r w:rsidR="00136D9E">
          <w:rPr>
            <w:webHidden/>
          </w:rPr>
          <w:fldChar w:fldCharType="begin"/>
        </w:r>
        <w:r w:rsidR="00136D9E">
          <w:rPr>
            <w:webHidden/>
          </w:rPr>
          <w:instrText xml:space="preserve"> PAGEREF _Toc202520430 \h </w:instrText>
        </w:r>
        <w:r w:rsidR="00136D9E">
          <w:rPr>
            <w:webHidden/>
          </w:rPr>
        </w:r>
        <w:r w:rsidR="00136D9E">
          <w:rPr>
            <w:webHidden/>
          </w:rPr>
          <w:fldChar w:fldCharType="separate"/>
        </w:r>
        <w:r w:rsidR="00136D9E">
          <w:rPr>
            <w:webHidden/>
          </w:rPr>
          <w:t>5</w:t>
        </w:r>
        <w:r w:rsidR="00136D9E">
          <w:rPr>
            <w:webHidden/>
          </w:rPr>
          <w:fldChar w:fldCharType="end"/>
        </w:r>
      </w:hyperlink>
    </w:p>
    <w:p w14:paraId="0430ABDC" w14:textId="0F1F77D9"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31" w:history="1">
        <w:r w:rsidR="00136D9E" w:rsidRPr="00452F49">
          <w:rPr>
            <w:rStyle w:val="Hiperpovezava"/>
            <w:rFonts w:cs="Arial"/>
            <w:noProof/>
          </w:rPr>
          <w:t>8.</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SESTAVA DOKUMENTACIJE v zvezi z oddajo javnega naročila</w:t>
        </w:r>
        <w:r w:rsidR="00136D9E">
          <w:rPr>
            <w:noProof/>
            <w:webHidden/>
          </w:rPr>
          <w:tab/>
        </w:r>
        <w:r w:rsidR="00136D9E">
          <w:rPr>
            <w:noProof/>
            <w:webHidden/>
          </w:rPr>
          <w:fldChar w:fldCharType="begin"/>
        </w:r>
        <w:r w:rsidR="00136D9E">
          <w:rPr>
            <w:noProof/>
            <w:webHidden/>
          </w:rPr>
          <w:instrText xml:space="preserve"> PAGEREF _Toc202520431 \h </w:instrText>
        </w:r>
        <w:r w:rsidR="00136D9E">
          <w:rPr>
            <w:noProof/>
            <w:webHidden/>
          </w:rPr>
        </w:r>
        <w:r w:rsidR="00136D9E">
          <w:rPr>
            <w:noProof/>
            <w:webHidden/>
          </w:rPr>
          <w:fldChar w:fldCharType="separate"/>
        </w:r>
        <w:r w:rsidR="00136D9E">
          <w:rPr>
            <w:noProof/>
            <w:webHidden/>
          </w:rPr>
          <w:t>5</w:t>
        </w:r>
        <w:r w:rsidR="00136D9E">
          <w:rPr>
            <w:noProof/>
            <w:webHidden/>
          </w:rPr>
          <w:fldChar w:fldCharType="end"/>
        </w:r>
      </w:hyperlink>
    </w:p>
    <w:p w14:paraId="5A3DB950" w14:textId="2408E1E8"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32" w:history="1">
        <w:r w:rsidR="00136D9E" w:rsidRPr="00452F49">
          <w:rPr>
            <w:rStyle w:val="Hiperpovezava"/>
            <w:rFonts w:cs="Arial"/>
            <w:noProof/>
          </w:rPr>
          <w:t>9.</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UGOTAVLJANJE SPOSOBNOSTI</w:t>
        </w:r>
        <w:r w:rsidR="00136D9E">
          <w:rPr>
            <w:noProof/>
            <w:webHidden/>
          </w:rPr>
          <w:tab/>
        </w:r>
        <w:r w:rsidR="00136D9E">
          <w:rPr>
            <w:noProof/>
            <w:webHidden/>
          </w:rPr>
          <w:fldChar w:fldCharType="begin"/>
        </w:r>
        <w:r w:rsidR="00136D9E">
          <w:rPr>
            <w:noProof/>
            <w:webHidden/>
          </w:rPr>
          <w:instrText xml:space="preserve"> PAGEREF _Toc202520432 \h </w:instrText>
        </w:r>
        <w:r w:rsidR="00136D9E">
          <w:rPr>
            <w:noProof/>
            <w:webHidden/>
          </w:rPr>
        </w:r>
        <w:r w:rsidR="00136D9E">
          <w:rPr>
            <w:noProof/>
            <w:webHidden/>
          </w:rPr>
          <w:fldChar w:fldCharType="separate"/>
        </w:r>
        <w:r w:rsidR="00136D9E">
          <w:rPr>
            <w:noProof/>
            <w:webHidden/>
          </w:rPr>
          <w:t>5</w:t>
        </w:r>
        <w:r w:rsidR="00136D9E">
          <w:rPr>
            <w:noProof/>
            <w:webHidden/>
          </w:rPr>
          <w:fldChar w:fldCharType="end"/>
        </w:r>
      </w:hyperlink>
    </w:p>
    <w:p w14:paraId="0CFB1A37" w14:textId="07987328" w:rsidR="00136D9E" w:rsidRDefault="0043373B">
      <w:pPr>
        <w:pStyle w:val="Kazalovsebine2"/>
        <w:rPr>
          <w:rFonts w:asciiTheme="minorHAnsi" w:eastAsiaTheme="minorEastAsia" w:hAnsiTheme="minorHAnsi" w:cstheme="minorBidi"/>
          <w:bCs w:val="0"/>
          <w:kern w:val="2"/>
          <w:sz w:val="24"/>
          <w:szCs w:val="24"/>
          <w14:ligatures w14:val="standardContextual"/>
        </w:rPr>
      </w:pPr>
      <w:hyperlink w:anchor="_Toc202520433" w:history="1">
        <w:r w:rsidR="00136D9E" w:rsidRPr="00452F49">
          <w:rPr>
            <w:rStyle w:val="Hiperpovezava"/>
          </w:rPr>
          <w:t>9.1</w:t>
        </w:r>
        <w:r w:rsidR="00136D9E">
          <w:rPr>
            <w:rFonts w:asciiTheme="minorHAnsi" w:eastAsiaTheme="minorEastAsia" w:hAnsiTheme="minorHAnsi" w:cstheme="minorBidi"/>
            <w:bCs w:val="0"/>
            <w:kern w:val="2"/>
            <w:sz w:val="24"/>
            <w:szCs w:val="24"/>
            <w14:ligatures w14:val="standardContextual"/>
          </w:rPr>
          <w:tab/>
        </w:r>
        <w:r w:rsidR="00136D9E" w:rsidRPr="00452F49">
          <w:rPr>
            <w:rStyle w:val="Hiperpovezava"/>
          </w:rPr>
          <w:t>Ugotavljanje sposobnosti za sodelovanje v postopku oddaje javnega naročila in dokazila</w:t>
        </w:r>
        <w:r w:rsidR="00136D9E">
          <w:rPr>
            <w:webHidden/>
          </w:rPr>
          <w:tab/>
        </w:r>
        <w:r w:rsidR="00136D9E">
          <w:rPr>
            <w:webHidden/>
          </w:rPr>
          <w:fldChar w:fldCharType="begin"/>
        </w:r>
        <w:r w:rsidR="00136D9E">
          <w:rPr>
            <w:webHidden/>
          </w:rPr>
          <w:instrText xml:space="preserve"> PAGEREF _Toc202520433 \h </w:instrText>
        </w:r>
        <w:r w:rsidR="00136D9E">
          <w:rPr>
            <w:webHidden/>
          </w:rPr>
        </w:r>
        <w:r w:rsidR="00136D9E">
          <w:rPr>
            <w:webHidden/>
          </w:rPr>
          <w:fldChar w:fldCharType="separate"/>
        </w:r>
        <w:r w:rsidR="00136D9E">
          <w:rPr>
            <w:webHidden/>
          </w:rPr>
          <w:t>5</w:t>
        </w:r>
        <w:r w:rsidR="00136D9E">
          <w:rPr>
            <w:webHidden/>
          </w:rPr>
          <w:fldChar w:fldCharType="end"/>
        </w:r>
      </w:hyperlink>
    </w:p>
    <w:p w14:paraId="182975E4" w14:textId="56B3642B"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34" w:history="1">
        <w:r w:rsidR="00136D9E" w:rsidRPr="00452F49">
          <w:rPr>
            <w:rStyle w:val="Hiperpovezava"/>
          </w:rPr>
          <w:t>9.1.1</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Neobstoj razlogov za izključitev</w:t>
        </w:r>
        <w:r w:rsidR="00136D9E">
          <w:rPr>
            <w:webHidden/>
          </w:rPr>
          <w:tab/>
        </w:r>
        <w:r w:rsidR="00136D9E">
          <w:rPr>
            <w:webHidden/>
          </w:rPr>
          <w:fldChar w:fldCharType="begin"/>
        </w:r>
        <w:r w:rsidR="00136D9E">
          <w:rPr>
            <w:webHidden/>
          </w:rPr>
          <w:instrText xml:space="preserve"> PAGEREF _Toc202520434 \h </w:instrText>
        </w:r>
        <w:r w:rsidR="00136D9E">
          <w:rPr>
            <w:webHidden/>
          </w:rPr>
        </w:r>
        <w:r w:rsidR="00136D9E">
          <w:rPr>
            <w:webHidden/>
          </w:rPr>
          <w:fldChar w:fldCharType="separate"/>
        </w:r>
        <w:r w:rsidR="00136D9E">
          <w:rPr>
            <w:webHidden/>
          </w:rPr>
          <w:t>6</w:t>
        </w:r>
        <w:r w:rsidR="00136D9E">
          <w:rPr>
            <w:webHidden/>
          </w:rPr>
          <w:fldChar w:fldCharType="end"/>
        </w:r>
      </w:hyperlink>
    </w:p>
    <w:p w14:paraId="099C715D" w14:textId="3130BF13"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35" w:history="1">
        <w:r w:rsidR="00136D9E" w:rsidRPr="00452F49">
          <w:rPr>
            <w:rStyle w:val="Hiperpovezava"/>
          </w:rPr>
          <w:t>9.1.2</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Ustreznost za opravljanje poklicne dejavnosti</w:t>
        </w:r>
        <w:r w:rsidR="00136D9E">
          <w:rPr>
            <w:webHidden/>
          </w:rPr>
          <w:tab/>
        </w:r>
        <w:r w:rsidR="00136D9E">
          <w:rPr>
            <w:webHidden/>
          </w:rPr>
          <w:fldChar w:fldCharType="begin"/>
        </w:r>
        <w:r w:rsidR="00136D9E">
          <w:rPr>
            <w:webHidden/>
          </w:rPr>
          <w:instrText xml:space="preserve"> PAGEREF _Toc202520435 \h </w:instrText>
        </w:r>
        <w:r w:rsidR="00136D9E">
          <w:rPr>
            <w:webHidden/>
          </w:rPr>
        </w:r>
        <w:r w:rsidR="00136D9E">
          <w:rPr>
            <w:webHidden/>
          </w:rPr>
          <w:fldChar w:fldCharType="separate"/>
        </w:r>
        <w:r w:rsidR="00136D9E">
          <w:rPr>
            <w:webHidden/>
          </w:rPr>
          <w:t>8</w:t>
        </w:r>
        <w:r w:rsidR="00136D9E">
          <w:rPr>
            <w:webHidden/>
          </w:rPr>
          <w:fldChar w:fldCharType="end"/>
        </w:r>
      </w:hyperlink>
    </w:p>
    <w:p w14:paraId="51B5C5D7" w14:textId="4FBE62BD"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36" w:history="1">
        <w:r w:rsidR="00136D9E" w:rsidRPr="00452F49">
          <w:rPr>
            <w:rStyle w:val="Hiperpovezava"/>
          </w:rPr>
          <w:t>9.1.3</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Tehnična sposobnost</w:t>
        </w:r>
        <w:r w:rsidR="00136D9E">
          <w:rPr>
            <w:webHidden/>
          </w:rPr>
          <w:tab/>
        </w:r>
        <w:r w:rsidR="00136D9E">
          <w:rPr>
            <w:webHidden/>
          </w:rPr>
          <w:fldChar w:fldCharType="begin"/>
        </w:r>
        <w:r w:rsidR="00136D9E">
          <w:rPr>
            <w:webHidden/>
          </w:rPr>
          <w:instrText xml:space="preserve"> PAGEREF _Toc202520436 \h </w:instrText>
        </w:r>
        <w:r w:rsidR="00136D9E">
          <w:rPr>
            <w:webHidden/>
          </w:rPr>
        </w:r>
        <w:r w:rsidR="00136D9E">
          <w:rPr>
            <w:webHidden/>
          </w:rPr>
          <w:fldChar w:fldCharType="separate"/>
        </w:r>
        <w:r w:rsidR="00136D9E">
          <w:rPr>
            <w:webHidden/>
          </w:rPr>
          <w:t>8</w:t>
        </w:r>
        <w:r w:rsidR="00136D9E">
          <w:rPr>
            <w:webHidden/>
          </w:rPr>
          <w:fldChar w:fldCharType="end"/>
        </w:r>
      </w:hyperlink>
    </w:p>
    <w:p w14:paraId="4573A6C4" w14:textId="1C7906C5"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37" w:history="1">
        <w:r w:rsidR="00136D9E" w:rsidRPr="00452F49">
          <w:rPr>
            <w:rStyle w:val="Hiperpovezava"/>
            <w:rFonts w:cs="Arial"/>
            <w:noProof/>
          </w:rPr>
          <w:t>10.</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merilO</w:t>
        </w:r>
        <w:r w:rsidR="00136D9E">
          <w:rPr>
            <w:noProof/>
            <w:webHidden/>
          </w:rPr>
          <w:tab/>
        </w:r>
        <w:r w:rsidR="00136D9E">
          <w:rPr>
            <w:noProof/>
            <w:webHidden/>
          </w:rPr>
          <w:fldChar w:fldCharType="begin"/>
        </w:r>
        <w:r w:rsidR="00136D9E">
          <w:rPr>
            <w:noProof/>
            <w:webHidden/>
          </w:rPr>
          <w:instrText xml:space="preserve"> PAGEREF _Toc202520437 \h </w:instrText>
        </w:r>
        <w:r w:rsidR="00136D9E">
          <w:rPr>
            <w:noProof/>
            <w:webHidden/>
          </w:rPr>
        </w:r>
        <w:r w:rsidR="00136D9E">
          <w:rPr>
            <w:noProof/>
            <w:webHidden/>
          </w:rPr>
          <w:fldChar w:fldCharType="separate"/>
        </w:r>
        <w:r w:rsidR="00136D9E">
          <w:rPr>
            <w:noProof/>
            <w:webHidden/>
          </w:rPr>
          <w:t>9</w:t>
        </w:r>
        <w:r w:rsidR="00136D9E">
          <w:rPr>
            <w:noProof/>
            <w:webHidden/>
          </w:rPr>
          <w:fldChar w:fldCharType="end"/>
        </w:r>
      </w:hyperlink>
    </w:p>
    <w:p w14:paraId="00D188FF" w14:textId="501F136E" w:rsidR="00136D9E" w:rsidRDefault="0043373B">
      <w:pPr>
        <w:pStyle w:val="Kazalovsebine2"/>
        <w:rPr>
          <w:rFonts w:asciiTheme="minorHAnsi" w:eastAsiaTheme="minorEastAsia" w:hAnsiTheme="minorHAnsi" w:cstheme="minorBidi"/>
          <w:bCs w:val="0"/>
          <w:kern w:val="2"/>
          <w:sz w:val="24"/>
          <w:szCs w:val="24"/>
          <w14:ligatures w14:val="standardContextual"/>
        </w:rPr>
      </w:pPr>
      <w:hyperlink w:anchor="_Toc202520438" w:history="1">
        <w:r w:rsidR="00136D9E" w:rsidRPr="00452F49">
          <w:rPr>
            <w:rStyle w:val="Hiperpovezava"/>
          </w:rPr>
          <w:t>10.1</w:t>
        </w:r>
        <w:r w:rsidR="00136D9E">
          <w:rPr>
            <w:rFonts w:asciiTheme="minorHAnsi" w:eastAsiaTheme="minorEastAsia" w:hAnsiTheme="minorHAnsi" w:cstheme="minorBidi"/>
            <w:bCs w:val="0"/>
            <w:kern w:val="2"/>
            <w:sz w:val="24"/>
            <w:szCs w:val="24"/>
            <w14:ligatures w14:val="standardContextual"/>
          </w:rPr>
          <w:tab/>
        </w:r>
        <w:r w:rsidR="00136D9E" w:rsidRPr="00452F49">
          <w:rPr>
            <w:rStyle w:val="Hiperpovezava"/>
          </w:rPr>
          <w:t>Merilo za izbor podpisnika krovnega okvirnega sporazuma</w:t>
        </w:r>
        <w:r w:rsidR="00136D9E">
          <w:rPr>
            <w:webHidden/>
          </w:rPr>
          <w:tab/>
        </w:r>
        <w:r w:rsidR="00136D9E">
          <w:rPr>
            <w:webHidden/>
          </w:rPr>
          <w:fldChar w:fldCharType="begin"/>
        </w:r>
        <w:r w:rsidR="00136D9E">
          <w:rPr>
            <w:webHidden/>
          </w:rPr>
          <w:instrText xml:space="preserve"> PAGEREF _Toc202520438 \h </w:instrText>
        </w:r>
        <w:r w:rsidR="00136D9E">
          <w:rPr>
            <w:webHidden/>
          </w:rPr>
        </w:r>
        <w:r w:rsidR="00136D9E">
          <w:rPr>
            <w:webHidden/>
          </w:rPr>
          <w:fldChar w:fldCharType="separate"/>
        </w:r>
        <w:r w:rsidR="00136D9E">
          <w:rPr>
            <w:webHidden/>
          </w:rPr>
          <w:t>9</w:t>
        </w:r>
        <w:r w:rsidR="00136D9E">
          <w:rPr>
            <w:webHidden/>
          </w:rPr>
          <w:fldChar w:fldCharType="end"/>
        </w:r>
      </w:hyperlink>
    </w:p>
    <w:p w14:paraId="01813F4F" w14:textId="129B1735" w:rsidR="00136D9E" w:rsidRDefault="0043373B">
      <w:pPr>
        <w:pStyle w:val="Kazalovsebine2"/>
        <w:rPr>
          <w:rFonts w:asciiTheme="minorHAnsi" w:eastAsiaTheme="minorEastAsia" w:hAnsiTheme="minorHAnsi" w:cstheme="minorBidi"/>
          <w:bCs w:val="0"/>
          <w:kern w:val="2"/>
          <w:sz w:val="24"/>
          <w:szCs w:val="24"/>
          <w14:ligatures w14:val="standardContextual"/>
        </w:rPr>
      </w:pPr>
      <w:hyperlink w:anchor="_Toc202520439" w:history="1">
        <w:r w:rsidR="00136D9E" w:rsidRPr="00452F49">
          <w:rPr>
            <w:rStyle w:val="Hiperpovezava"/>
          </w:rPr>
          <w:t>10.2</w:t>
        </w:r>
        <w:r w:rsidR="00136D9E">
          <w:rPr>
            <w:rFonts w:asciiTheme="minorHAnsi" w:eastAsiaTheme="minorEastAsia" w:hAnsiTheme="minorHAnsi" w:cstheme="minorBidi"/>
            <w:bCs w:val="0"/>
            <w:kern w:val="2"/>
            <w:sz w:val="24"/>
            <w:szCs w:val="24"/>
            <w14:ligatures w14:val="standardContextual"/>
          </w:rPr>
          <w:tab/>
        </w:r>
        <w:r w:rsidR="00136D9E" w:rsidRPr="00452F49">
          <w:rPr>
            <w:rStyle w:val="Hiperpovezava"/>
          </w:rPr>
          <w:t>Merilo za izbor dobavitelja v ponovnem odpiranju konkurence</w:t>
        </w:r>
        <w:r w:rsidR="00136D9E">
          <w:rPr>
            <w:webHidden/>
          </w:rPr>
          <w:tab/>
        </w:r>
        <w:r w:rsidR="00136D9E">
          <w:rPr>
            <w:webHidden/>
          </w:rPr>
          <w:fldChar w:fldCharType="begin"/>
        </w:r>
        <w:r w:rsidR="00136D9E">
          <w:rPr>
            <w:webHidden/>
          </w:rPr>
          <w:instrText xml:space="preserve"> PAGEREF _Toc202520439 \h </w:instrText>
        </w:r>
        <w:r w:rsidR="00136D9E">
          <w:rPr>
            <w:webHidden/>
          </w:rPr>
        </w:r>
        <w:r w:rsidR="00136D9E">
          <w:rPr>
            <w:webHidden/>
          </w:rPr>
          <w:fldChar w:fldCharType="separate"/>
        </w:r>
        <w:r w:rsidR="00136D9E">
          <w:rPr>
            <w:webHidden/>
          </w:rPr>
          <w:t>9</w:t>
        </w:r>
        <w:r w:rsidR="00136D9E">
          <w:rPr>
            <w:webHidden/>
          </w:rPr>
          <w:fldChar w:fldCharType="end"/>
        </w:r>
      </w:hyperlink>
    </w:p>
    <w:p w14:paraId="566674AB" w14:textId="025B5689"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40" w:history="1">
        <w:r w:rsidR="00136D9E" w:rsidRPr="00452F49">
          <w:rPr>
            <w:rStyle w:val="Hiperpovezava"/>
            <w:rFonts w:cs="Arial"/>
            <w:noProof/>
          </w:rPr>
          <w:t>11.</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ponudba</w:t>
        </w:r>
        <w:r w:rsidR="00136D9E">
          <w:rPr>
            <w:noProof/>
            <w:webHidden/>
          </w:rPr>
          <w:tab/>
        </w:r>
        <w:r w:rsidR="00136D9E">
          <w:rPr>
            <w:noProof/>
            <w:webHidden/>
          </w:rPr>
          <w:fldChar w:fldCharType="begin"/>
        </w:r>
        <w:r w:rsidR="00136D9E">
          <w:rPr>
            <w:noProof/>
            <w:webHidden/>
          </w:rPr>
          <w:instrText xml:space="preserve"> PAGEREF _Toc202520440 \h </w:instrText>
        </w:r>
        <w:r w:rsidR="00136D9E">
          <w:rPr>
            <w:noProof/>
            <w:webHidden/>
          </w:rPr>
        </w:r>
        <w:r w:rsidR="00136D9E">
          <w:rPr>
            <w:noProof/>
            <w:webHidden/>
          </w:rPr>
          <w:fldChar w:fldCharType="separate"/>
        </w:r>
        <w:r w:rsidR="00136D9E">
          <w:rPr>
            <w:noProof/>
            <w:webHidden/>
          </w:rPr>
          <w:t>9</w:t>
        </w:r>
        <w:r w:rsidR="00136D9E">
          <w:rPr>
            <w:noProof/>
            <w:webHidden/>
          </w:rPr>
          <w:fldChar w:fldCharType="end"/>
        </w:r>
      </w:hyperlink>
    </w:p>
    <w:p w14:paraId="3396A796" w14:textId="3818286E" w:rsidR="00136D9E" w:rsidRDefault="0043373B">
      <w:pPr>
        <w:pStyle w:val="Kazalovsebine2"/>
        <w:rPr>
          <w:rFonts w:asciiTheme="minorHAnsi" w:eastAsiaTheme="minorEastAsia" w:hAnsiTheme="minorHAnsi" w:cstheme="minorBidi"/>
          <w:bCs w:val="0"/>
          <w:kern w:val="2"/>
          <w:sz w:val="24"/>
          <w:szCs w:val="24"/>
          <w14:ligatures w14:val="standardContextual"/>
        </w:rPr>
      </w:pPr>
      <w:hyperlink w:anchor="_Toc202520441" w:history="1">
        <w:r w:rsidR="00136D9E" w:rsidRPr="00452F49">
          <w:rPr>
            <w:rStyle w:val="Hiperpovezava"/>
          </w:rPr>
          <w:t>11.1</w:t>
        </w:r>
        <w:r w:rsidR="00136D9E">
          <w:rPr>
            <w:rFonts w:asciiTheme="minorHAnsi" w:eastAsiaTheme="minorEastAsia" w:hAnsiTheme="minorHAnsi" w:cstheme="minorBidi"/>
            <w:bCs w:val="0"/>
            <w:kern w:val="2"/>
            <w:sz w:val="24"/>
            <w:szCs w:val="24"/>
            <w14:ligatures w14:val="standardContextual"/>
          </w:rPr>
          <w:tab/>
        </w:r>
        <w:r w:rsidR="00136D9E" w:rsidRPr="00452F49">
          <w:rPr>
            <w:rStyle w:val="Hiperpovezava"/>
          </w:rPr>
          <w:t>Ponudbena dokumentacija</w:t>
        </w:r>
        <w:r w:rsidR="00136D9E">
          <w:rPr>
            <w:webHidden/>
          </w:rPr>
          <w:tab/>
        </w:r>
        <w:r w:rsidR="00136D9E">
          <w:rPr>
            <w:webHidden/>
          </w:rPr>
          <w:fldChar w:fldCharType="begin"/>
        </w:r>
        <w:r w:rsidR="00136D9E">
          <w:rPr>
            <w:webHidden/>
          </w:rPr>
          <w:instrText xml:space="preserve"> PAGEREF _Toc202520441 \h </w:instrText>
        </w:r>
        <w:r w:rsidR="00136D9E">
          <w:rPr>
            <w:webHidden/>
          </w:rPr>
        </w:r>
        <w:r w:rsidR="00136D9E">
          <w:rPr>
            <w:webHidden/>
          </w:rPr>
          <w:fldChar w:fldCharType="separate"/>
        </w:r>
        <w:r w:rsidR="00136D9E">
          <w:rPr>
            <w:webHidden/>
          </w:rPr>
          <w:t>9</w:t>
        </w:r>
        <w:r w:rsidR="00136D9E">
          <w:rPr>
            <w:webHidden/>
          </w:rPr>
          <w:fldChar w:fldCharType="end"/>
        </w:r>
      </w:hyperlink>
    </w:p>
    <w:p w14:paraId="35A80075" w14:textId="1F228BCE" w:rsidR="00136D9E" w:rsidRDefault="0043373B">
      <w:pPr>
        <w:pStyle w:val="Kazalovsebine2"/>
        <w:rPr>
          <w:rFonts w:asciiTheme="minorHAnsi" w:eastAsiaTheme="minorEastAsia" w:hAnsiTheme="minorHAnsi" w:cstheme="minorBidi"/>
          <w:bCs w:val="0"/>
          <w:kern w:val="2"/>
          <w:sz w:val="24"/>
          <w:szCs w:val="24"/>
          <w14:ligatures w14:val="standardContextual"/>
        </w:rPr>
      </w:pPr>
      <w:hyperlink w:anchor="_Toc202520442" w:history="1">
        <w:r w:rsidR="00136D9E" w:rsidRPr="00452F49">
          <w:rPr>
            <w:rStyle w:val="Hiperpovezava"/>
          </w:rPr>
          <w:t>11.2</w:t>
        </w:r>
        <w:r w:rsidR="00136D9E">
          <w:rPr>
            <w:rFonts w:asciiTheme="minorHAnsi" w:eastAsiaTheme="minorEastAsia" w:hAnsiTheme="minorHAnsi" w:cstheme="minorBidi"/>
            <w:bCs w:val="0"/>
            <w:kern w:val="2"/>
            <w:sz w:val="24"/>
            <w:szCs w:val="24"/>
            <w14:ligatures w14:val="standardContextual"/>
          </w:rPr>
          <w:tab/>
        </w:r>
        <w:r w:rsidR="00136D9E" w:rsidRPr="00452F49">
          <w:rPr>
            <w:rStyle w:val="Hiperpovezava"/>
          </w:rPr>
          <w:t>Sestavljanje ponudbe</w:t>
        </w:r>
        <w:r w:rsidR="00136D9E">
          <w:rPr>
            <w:webHidden/>
          </w:rPr>
          <w:tab/>
        </w:r>
        <w:r w:rsidR="00136D9E">
          <w:rPr>
            <w:webHidden/>
          </w:rPr>
          <w:fldChar w:fldCharType="begin"/>
        </w:r>
        <w:r w:rsidR="00136D9E">
          <w:rPr>
            <w:webHidden/>
          </w:rPr>
          <w:instrText xml:space="preserve"> PAGEREF _Toc202520442 \h </w:instrText>
        </w:r>
        <w:r w:rsidR="00136D9E">
          <w:rPr>
            <w:webHidden/>
          </w:rPr>
        </w:r>
        <w:r w:rsidR="00136D9E">
          <w:rPr>
            <w:webHidden/>
          </w:rPr>
          <w:fldChar w:fldCharType="separate"/>
        </w:r>
        <w:r w:rsidR="00136D9E">
          <w:rPr>
            <w:webHidden/>
          </w:rPr>
          <w:t>10</w:t>
        </w:r>
        <w:r w:rsidR="00136D9E">
          <w:rPr>
            <w:webHidden/>
          </w:rPr>
          <w:fldChar w:fldCharType="end"/>
        </w:r>
      </w:hyperlink>
    </w:p>
    <w:p w14:paraId="09264F9D" w14:textId="5FA9977F"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43" w:history="1">
        <w:r w:rsidR="00136D9E" w:rsidRPr="00452F49">
          <w:rPr>
            <w:rStyle w:val="Hiperpovezava"/>
          </w:rPr>
          <w:t>11.2.1</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Obrazec »ESPD« - za vse gospodarske subjekte</w:t>
        </w:r>
        <w:r w:rsidR="00136D9E">
          <w:rPr>
            <w:webHidden/>
          </w:rPr>
          <w:tab/>
        </w:r>
        <w:r w:rsidR="00136D9E">
          <w:rPr>
            <w:webHidden/>
          </w:rPr>
          <w:fldChar w:fldCharType="begin"/>
        </w:r>
        <w:r w:rsidR="00136D9E">
          <w:rPr>
            <w:webHidden/>
          </w:rPr>
          <w:instrText xml:space="preserve"> PAGEREF _Toc202520443 \h </w:instrText>
        </w:r>
        <w:r w:rsidR="00136D9E">
          <w:rPr>
            <w:webHidden/>
          </w:rPr>
        </w:r>
        <w:r w:rsidR="00136D9E">
          <w:rPr>
            <w:webHidden/>
          </w:rPr>
          <w:fldChar w:fldCharType="separate"/>
        </w:r>
        <w:r w:rsidR="00136D9E">
          <w:rPr>
            <w:webHidden/>
          </w:rPr>
          <w:t>10</w:t>
        </w:r>
        <w:r w:rsidR="00136D9E">
          <w:rPr>
            <w:webHidden/>
          </w:rPr>
          <w:fldChar w:fldCharType="end"/>
        </w:r>
      </w:hyperlink>
    </w:p>
    <w:p w14:paraId="1DC8FBF9" w14:textId="4E9DF81C"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44" w:history="1">
        <w:r w:rsidR="00136D9E" w:rsidRPr="00452F49">
          <w:rPr>
            <w:rStyle w:val="Hiperpovezava"/>
          </w:rPr>
          <w:t>11.2.2</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Obrazec »Predračun«</w:t>
        </w:r>
        <w:r w:rsidR="00136D9E">
          <w:rPr>
            <w:webHidden/>
          </w:rPr>
          <w:tab/>
        </w:r>
        <w:r w:rsidR="00136D9E">
          <w:rPr>
            <w:webHidden/>
          </w:rPr>
          <w:fldChar w:fldCharType="begin"/>
        </w:r>
        <w:r w:rsidR="00136D9E">
          <w:rPr>
            <w:webHidden/>
          </w:rPr>
          <w:instrText xml:space="preserve"> PAGEREF _Toc202520444 \h </w:instrText>
        </w:r>
        <w:r w:rsidR="00136D9E">
          <w:rPr>
            <w:webHidden/>
          </w:rPr>
        </w:r>
        <w:r w:rsidR="00136D9E">
          <w:rPr>
            <w:webHidden/>
          </w:rPr>
          <w:fldChar w:fldCharType="separate"/>
        </w:r>
        <w:r w:rsidR="00136D9E">
          <w:rPr>
            <w:webHidden/>
          </w:rPr>
          <w:t>10</w:t>
        </w:r>
        <w:r w:rsidR="00136D9E">
          <w:rPr>
            <w:webHidden/>
          </w:rPr>
          <w:fldChar w:fldCharType="end"/>
        </w:r>
      </w:hyperlink>
    </w:p>
    <w:p w14:paraId="4277534D" w14:textId="5C71B9E1" w:rsidR="00136D9E" w:rsidRDefault="0043373B">
      <w:pPr>
        <w:pStyle w:val="Kazalovsebine2"/>
        <w:rPr>
          <w:rFonts w:asciiTheme="minorHAnsi" w:eastAsiaTheme="minorEastAsia" w:hAnsiTheme="minorHAnsi" w:cstheme="minorBidi"/>
          <w:bCs w:val="0"/>
          <w:kern w:val="2"/>
          <w:sz w:val="24"/>
          <w:szCs w:val="24"/>
          <w14:ligatures w14:val="standardContextual"/>
        </w:rPr>
      </w:pPr>
      <w:hyperlink w:anchor="_Toc202520445" w:history="1">
        <w:r w:rsidR="00136D9E" w:rsidRPr="00452F49">
          <w:rPr>
            <w:rStyle w:val="Hiperpovezava"/>
          </w:rPr>
          <w:t>11.3</w:t>
        </w:r>
        <w:r w:rsidR="00136D9E">
          <w:rPr>
            <w:rFonts w:asciiTheme="minorHAnsi" w:eastAsiaTheme="minorEastAsia" w:hAnsiTheme="minorHAnsi" w:cstheme="minorBidi"/>
            <w:bCs w:val="0"/>
            <w:kern w:val="2"/>
            <w:sz w:val="24"/>
            <w:szCs w:val="24"/>
            <w14:ligatures w14:val="standardContextual"/>
          </w:rPr>
          <w:tab/>
        </w:r>
        <w:r w:rsidR="00136D9E" w:rsidRPr="00452F49">
          <w:rPr>
            <w:rStyle w:val="Hiperpovezava"/>
          </w:rPr>
          <w:t>Drugi dokumenti ponudbe</w:t>
        </w:r>
        <w:r w:rsidR="00136D9E">
          <w:rPr>
            <w:webHidden/>
          </w:rPr>
          <w:tab/>
        </w:r>
        <w:r w:rsidR="00136D9E">
          <w:rPr>
            <w:webHidden/>
          </w:rPr>
          <w:fldChar w:fldCharType="begin"/>
        </w:r>
        <w:r w:rsidR="00136D9E">
          <w:rPr>
            <w:webHidden/>
          </w:rPr>
          <w:instrText xml:space="preserve"> PAGEREF _Toc202520445 \h </w:instrText>
        </w:r>
        <w:r w:rsidR="00136D9E">
          <w:rPr>
            <w:webHidden/>
          </w:rPr>
        </w:r>
        <w:r w:rsidR="00136D9E">
          <w:rPr>
            <w:webHidden/>
          </w:rPr>
          <w:fldChar w:fldCharType="separate"/>
        </w:r>
        <w:r w:rsidR="00136D9E">
          <w:rPr>
            <w:webHidden/>
          </w:rPr>
          <w:t>11</w:t>
        </w:r>
        <w:r w:rsidR="00136D9E">
          <w:rPr>
            <w:webHidden/>
          </w:rPr>
          <w:fldChar w:fldCharType="end"/>
        </w:r>
      </w:hyperlink>
    </w:p>
    <w:p w14:paraId="76C394A0" w14:textId="65327C3B" w:rsidR="00136D9E" w:rsidRDefault="0043373B">
      <w:pPr>
        <w:pStyle w:val="Kazalovsebine2"/>
        <w:rPr>
          <w:rFonts w:asciiTheme="minorHAnsi" w:eastAsiaTheme="minorEastAsia" w:hAnsiTheme="minorHAnsi" w:cstheme="minorBidi"/>
          <w:bCs w:val="0"/>
          <w:kern w:val="2"/>
          <w:sz w:val="24"/>
          <w:szCs w:val="24"/>
          <w14:ligatures w14:val="standardContextual"/>
        </w:rPr>
      </w:pPr>
      <w:hyperlink w:anchor="_Toc202520446" w:history="1">
        <w:r w:rsidR="00136D9E" w:rsidRPr="00452F49">
          <w:rPr>
            <w:rStyle w:val="Hiperpovezava"/>
          </w:rPr>
          <w:t>11.4</w:t>
        </w:r>
        <w:r w:rsidR="00136D9E">
          <w:rPr>
            <w:rFonts w:asciiTheme="minorHAnsi" w:eastAsiaTheme="minorEastAsia" w:hAnsiTheme="minorHAnsi" w:cstheme="minorBidi"/>
            <w:bCs w:val="0"/>
            <w:kern w:val="2"/>
            <w:sz w:val="24"/>
            <w:szCs w:val="24"/>
            <w14:ligatures w14:val="standardContextual"/>
          </w:rPr>
          <w:tab/>
        </w:r>
        <w:r w:rsidR="00136D9E" w:rsidRPr="00452F49">
          <w:rPr>
            <w:rStyle w:val="Hiperpovezava"/>
          </w:rPr>
          <w:t>Druga določila za pripravo ponudbe</w:t>
        </w:r>
        <w:r w:rsidR="00136D9E">
          <w:rPr>
            <w:webHidden/>
          </w:rPr>
          <w:tab/>
        </w:r>
        <w:r w:rsidR="00136D9E">
          <w:rPr>
            <w:webHidden/>
          </w:rPr>
          <w:fldChar w:fldCharType="begin"/>
        </w:r>
        <w:r w:rsidR="00136D9E">
          <w:rPr>
            <w:webHidden/>
          </w:rPr>
          <w:instrText xml:space="preserve"> PAGEREF _Toc202520446 \h </w:instrText>
        </w:r>
        <w:r w:rsidR="00136D9E">
          <w:rPr>
            <w:webHidden/>
          </w:rPr>
        </w:r>
        <w:r w:rsidR="00136D9E">
          <w:rPr>
            <w:webHidden/>
          </w:rPr>
          <w:fldChar w:fldCharType="separate"/>
        </w:r>
        <w:r w:rsidR="00136D9E">
          <w:rPr>
            <w:webHidden/>
          </w:rPr>
          <w:t>12</w:t>
        </w:r>
        <w:r w:rsidR="00136D9E">
          <w:rPr>
            <w:webHidden/>
          </w:rPr>
          <w:fldChar w:fldCharType="end"/>
        </w:r>
      </w:hyperlink>
    </w:p>
    <w:p w14:paraId="4829AE4B" w14:textId="140DB17B"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47" w:history="1">
        <w:r w:rsidR="00136D9E" w:rsidRPr="00452F49">
          <w:rPr>
            <w:rStyle w:val="Hiperpovezava"/>
          </w:rPr>
          <w:t>11.4.1</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Skupna ponudba</w:t>
        </w:r>
        <w:r w:rsidR="00136D9E">
          <w:rPr>
            <w:webHidden/>
          </w:rPr>
          <w:tab/>
        </w:r>
        <w:r w:rsidR="00136D9E">
          <w:rPr>
            <w:webHidden/>
          </w:rPr>
          <w:fldChar w:fldCharType="begin"/>
        </w:r>
        <w:r w:rsidR="00136D9E">
          <w:rPr>
            <w:webHidden/>
          </w:rPr>
          <w:instrText xml:space="preserve"> PAGEREF _Toc202520447 \h </w:instrText>
        </w:r>
        <w:r w:rsidR="00136D9E">
          <w:rPr>
            <w:webHidden/>
          </w:rPr>
        </w:r>
        <w:r w:rsidR="00136D9E">
          <w:rPr>
            <w:webHidden/>
          </w:rPr>
          <w:fldChar w:fldCharType="separate"/>
        </w:r>
        <w:r w:rsidR="00136D9E">
          <w:rPr>
            <w:webHidden/>
          </w:rPr>
          <w:t>12</w:t>
        </w:r>
        <w:r w:rsidR="00136D9E">
          <w:rPr>
            <w:webHidden/>
          </w:rPr>
          <w:fldChar w:fldCharType="end"/>
        </w:r>
      </w:hyperlink>
    </w:p>
    <w:p w14:paraId="021049F1" w14:textId="66188B0B"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48" w:history="1">
        <w:r w:rsidR="00136D9E" w:rsidRPr="00452F49">
          <w:rPr>
            <w:rStyle w:val="Hiperpovezava"/>
          </w:rPr>
          <w:t>11.4.2</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Ponudba s podizvajalci</w:t>
        </w:r>
        <w:r w:rsidR="00136D9E">
          <w:rPr>
            <w:webHidden/>
          </w:rPr>
          <w:tab/>
        </w:r>
        <w:r w:rsidR="00136D9E">
          <w:rPr>
            <w:webHidden/>
          </w:rPr>
          <w:fldChar w:fldCharType="begin"/>
        </w:r>
        <w:r w:rsidR="00136D9E">
          <w:rPr>
            <w:webHidden/>
          </w:rPr>
          <w:instrText xml:space="preserve"> PAGEREF _Toc202520448 \h </w:instrText>
        </w:r>
        <w:r w:rsidR="00136D9E">
          <w:rPr>
            <w:webHidden/>
          </w:rPr>
        </w:r>
        <w:r w:rsidR="00136D9E">
          <w:rPr>
            <w:webHidden/>
          </w:rPr>
          <w:fldChar w:fldCharType="separate"/>
        </w:r>
        <w:r w:rsidR="00136D9E">
          <w:rPr>
            <w:webHidden/>
          </w:rPr>
          <w:t>12</w:t>
        </w:r>
        <w:r w:rsidR="00136D9E">
          <w:rPr>
            <w:webHidden/>
          </w:rPr>
          <w:fldChar w:fldCharType="end"/>
        </w:r>
      </w:hyperlink>
    </w:p>
    <w:p w14:paraId="45F15C18" w14:textId="5212F9E8"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49" w:history="1">
        <w:r w:rsidR="00136D9E" w:rsidRPr="00452F49">
          <w:rPr>
            <w:rStyle w:val="Hiperpovezava"/>
          </w:rPr>
          <w:t>11.4.3</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Uporaba zmogljivosti drugih subjektov</w:t>
        </w:r>
        <w:r w:rsidR="00136D9E">
          <w:rPr>
            <w:webHidden/>
          </w:rPr>
          <w:tab/>
        </w:r>
        <w:r w:rsidR="00136D9E">
          <w:rPr>
            <w:webHidden/>
          </w:rPr>
          <w:fldChar w:fldCharType="begin"/>
        </w:r>
        <w:r w:rsidR="00136D9E">
          <w:rPr>
            <w:webHidden/>
          </w:rPr>
          <w:instrText xml:space="preserve"> PAGEREF _Toc202520449 \h </w:instrText>
        </w:r>
        <w:r w:rsidR="00136D9E">
          <w:rPr>
            <w:webHidden/>
          </w:rPr>
        </w:r>
        <w:r w:rsidR="00136D9E">
          <w:rPr>
            <w:webHidden/>
          </w:rPr>
          <w:fldChar w:fldCharType="separate"/>
        </w:r>
        <w:r w:rsidR="00136D9E">
          <w:rPr>
            <w:webHidden/>
          </w:rPr>
          <w:t>13</w:t>
        </w:r>
        <w:r w:rsidR="00136D9E">
          <w:rPr>
            <w:webHidden/>
          </w:rPr>
          <w:fldChar w:fldCharType="end"/>
        </w:r>
      </w:hyperlink>
    </w:p>
    <w:p w14:paraId="5766F1BE" w14:textId="7BF8A08C"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50" w:history="1">
        <w:r w:rsidR="00136D9E" w:rsidRPr="00452F49">
          <w:rPr>
            <w:rStyle w:val="Hiperpovezava"/>
          </w:rPr>
          <w:t>11.4.4</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Variantne ponudbe</w:t>
        </w:r>
        <w:r w:rsidR="00136D9E">
          <w:rPr>
            <w:webHidden/>
          </w:rPr>
          <w:tab/>
        </w:r>
        <w:r w:rsidR="00136D9E">
          <w:rPr>
            <w:webHidden/>
          </w:rPr>
          <w:fldChar w:fldCharType="begin"/>
        </w:r>
        <w:r w:rsidR="00136D9E">
          <w:rPr>
            <w:webHidden/>
          </w:rPr>
          <w:instrText xml:space="preserve"> PAGEREF _Toc202520450 \h </w:instrText>
        </w:r>
        <w:r w:rsidR="00136D9E">
          <w:rPr>
            <w:webHidden/>
          </w:rPr>
        </w:r>
        <w:r w:rsidR="00136D9E">
          <w:rPr>
            <w:webHidden/>
          </w:rPr>
          <w:fldChar w:fldCharType="separate"/>
        </w:r>
        <w:r w:rsidR="00136D9E">
          <w:rPr>
            <w:webHidden/>
          </w:rPr>
          <w:t>13</w:t>
        </w:r>
        <w:r w:rsidR="00136D9E">
          <w:rPr>
            <w:webHidden/>
          </w:rPr>
          <w:fldChar w:fldCharType="end"/>
        </w:r>
      </w:hyperlink>
    </w:p>
    <w:p w14:paraId="2354DB85" w14:textId="174EB1E5"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51" w:history="1">
        <w:r w:rsidR="00136D9E" w:rsidRPr="00452F49">
          <w:rPr>
            <w:rStyle w:val="Hiperpovezava"/>
          </w:rPr>
          <w:t>11.4.5</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Jezik ponudbe</w:t>
        </w:r>
        <w:r w:rsidR="00136D9E">
          <w:rPr>
            <w:webHidden/>
          </w:rPr>
          <w:tab/>
        </w:r>
        <w:r w:rsidR="00136D9E">
          <w:rPr>
            <w:webHidden/>
          </w:rPr>
          <w:fldChar w:fldCharType="begin"/>
        </w:r>
        <w:r w:rsidR="00136D9E">
          <w:rPr>
            <w:webHidden/>
          </w:rPr>
          <w:instrText xml:space="preserve"> PAGEREF _Toc202520451 \h </w:instrText>
        </w:r>
        <w:r w:rsidR="00136D9E">
          <w:rPr>
            <w:webHidden/>
          </w:rPr>
        </w:r>
        <w:r w:rsidR="00136D9E">
          <w:rPr>
            <w:webHidden/>
          </w:rPr>
          <w:fldChar w:fldCharType="separate"/>
        </w:r>
        <w:r w:rsidR="00136D9E">
          <w:rPr>
            <w:webHidden/>
          </w:rPr>
          <w:t>13</w:t>
        </w:r>
        <w:r w:rsidR="00136D9E">
          <w:rPr>
            <w:webHidden/>
          </w:rPr>
          <w:fldChar w:fldCharType="end"/>
        </w:r>
      </w:hyperlink>
    </w:p>
    <w:p w14:paraId="09763A76" w14:textId="3B807214"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52" w:history="1">
        <w:r w:rsidR="00136D9E" w:rsidRPr="00452F49">
          <w:rPr>
            <w:rStyle w:val="Hiperpovezava"/>
          </w:rPr>
          <w:t>11.4.6</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Veljavnost ponudbe</w:t>
        </w:r>
        <w:r w:rsidR="00136D9E">
          <w:rPr>
            <w:webHidden/>
          </w:rPr>
          <w:tab/>
        </w:r>
        <w:r w:rsidR="00136D9E">
          <w:rPr>
            <w:webHidden/>
          </w:rPr>
          <w:fldChar w:fldCharType="begin"/>
        </w:r>
        <w:r w:rsidR="00136D9E">
          <w:rPr>
            <w:webHidden/>
          </w:rPr>
          <w:instrText xml:space="preserve"> PAGEREF _Toc202520452 \h </w:instrText>
        </w:r>
        <w:r w:rsidR="00136D9E">
          <w:rPr>
            <w:webHidden/>
          </w:rPr>
        </w:r>
        <w:r w:rsidR="00136D9E">
          <w:rPr>
            <w:webHidden/>
          </w:rPr>
          <w:fldChar w:fldCharType="separate"/>
        </w:r>
        <w:r w:rsidR="00136D9E">
          <w:rPr>
            <w:webHidden/>
          </w:rPr>
          <w:t>13</w:t>
        </w:r>
        <w:r w:rsidR="00136D9E">
          <w:rPr>
            <w:webHidden/>
          </w:rPr>
          <w:fldChar w:fldCharType="end"/>
        </w:r>
      </w:hyperlink>
    </w:p>
    <w:p w14:paraId="17AD7CBD" w14:textId="5EA1539B" w:rsidR="00136D9E" w:rsidRDefault="0043373B">
      <w:pPr>
        <w:pStyle w:val="Kazalovsebine3"/>
        <w:rPr>
          <w:rFonts w:asciiTheme="minorHAnsi" w:eastAsiaTheme="minorEastAsia" w:hAnsiTheme="minorHAnsi" w:cstheme="minorBidi"/>
          <w:iCs w:val="0"/>
          <w:kern w:val="2"/>
          <w:sz w:val="24"/>
          <w:szCs w:val="24"/>
          <w:lang w:eastAsia="sl-SI"/>
          <w14:ligatures w14:val="standardContextual"/>
        </w:rPr>
      </w:pPr>
      <w:hyperlink w:anchor="_Toc202520453" w:history="1">
        <w:r w:rsidR="00136D9E" w:rsidRPr="00452F49">
          <w:rPr>
            <w:rStyle w:val="Hiperpovezava"/>
          </w:rPr>
          <w:t>11.4.7</w:t>
        </w:r>
        <w:r w:rsidR="00136D9E">
          <w:rPr>
            <w:rFonts w:asciiTheme="minorHAnsi" w:eastAsiaTheme="minorEastAsia" w:hAnsiTheme="minorHAnsi" w:cstheme="minorBidi"/>
            <w:iCs w:val="0"/>
            <w:kern w:val="2"/>
            <w:sz w:val="24"/>
            <w:szCs w:val="24"/>
            <w:lang w:eastAsia="sl-SI"/>
            <w14:ligatures w14:val="standardContextual"/>
          </w:rPr>
          <w:tab/>
        </w:r>
        <w:r w:rsidR="00136D9E" w:rsidRPr="00452F49">
          <w:rPr>
            <w:rStyle w:val="Hiperpovezava"/>
          </w:rPr>
          <w:t>Stroški ponudbe</w:t>
        </w:r>
        <w:r w:rsidR="00136D9E">
          <w:rPr>
            <w:webHidden/>
          </w:rPr>
          <w:tab/>
        </w:r>
        <w:r w:rsidR="00136D9E">
          <w:rPr>
            <w:webHidden/>
          </w:rPr>
          <w:fldChar w:fldCharType="begin"/>
        </w:r>
        <w:r w:rsidR="00136D9E">
          <w:rPr>
            <w:webHidden/>
          </w:rPr>
          <w:instrText xml:space="preserve"> PAGEREF _Toc202520453 \h </w:instrText>
        </w:r>
        <w:r w:rsidR="00136D9E">
          <w:rPr>
            <w:webHidden/>
          </w:rPr>
        </w:r>
        <w:r w:rsidR="00136D9E">
          <w:rPr>
            <w:webHidden/>
          </w:rPr>
          <w:fldChar w:fldCharType="separate"/>
        </w:r>
        <w:r w:rsidR="00136D9E">
          <w:rPr>
            <w:webHidden/>
          </w:rPr>
          <w:t>13</w:t>
        </w:r>
        <w:r w:rsidR="00136D9E">
          <w:rPr>
            <w:webHidden/>
          </w:rPr>
          <w:fldChar w:fldCharType="end"/>
        </w:r>
      </w:hyperlink>
    </w:p>
    <w:p w14:paraId="75971727" w14:textId="1D86B46A"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54" w:history="1">
        <w:r w:rsidR="00136D9E" w:rsidRPr="00452F49">
          <w:rPr>
            <w:rStyle w:val="Hiperpovezava"/>
            <w:rFonts w:cs="Arial"/>
            <w:noProof/>
          </w:rPr>
          <w:t>12.</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obvestilo o odločitvi o oddaji naročila</w:t>
        </w:r>
        <w:r w:rsidR="00136D9E">
          <w:rPr>
            <w:noProof/>
            <w:webHidden/>
          </w:rPr>
          <w:tab/>
        </w:r>
        <w:r w:rsidR="00136D9E">
          <w:rPr>
            <w:noProof/>
            <w:webHidden/>
          </w:rPr>
          <w:fldChar w:fldCharType="begin"/>
        </w:r>
        <w:r w:rsidR="00136D9E">
          <w:rPr>
            <w:noProof/>
            <w:webHidden/>
          </w:rPr>
          <w:instrText xml:space="preserve"> PAGEREF _Toc202520454 \h </w:instrText>
        </w:r>
        <w:r w:rsidR="00136D9E">
          <w:rPr>
            <w:noProof/>
            <w:webHidden/>
          </w:rPr>
        </w:r>
        <w:r w:rsidR="00136D9E">
          <w:rPr>
            <w:noProof/>
            <w:webHidden/>
          </w:rPr>
          <w:fldChar w:fldCharType="separate"/>
        </w:r>
        <w:r w:rsidR="00136D9E">
          <w:rPr>
            <w:noProof/>
            <w:webHidden/>
          </w:rPr>
          <w:t>13</w:t>
        </w:r>
        <w:r w:rsidR="00136D9E">
          <w:rPr>
            <w:noProof/>
            <w:webHidden/>
          </w:rPr>
          <w:fldChar w:fldCharType="end"/>
        </w:r>
      </w:hyperlink>
    </w:p>
    <w:p w14:paraId="406031B9" w14:textId="25A66590"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55" w:history="1">
        <w:r w:rsidR="00136D9E" w:rsidRPr="00452F49">
          <w:rPr>
            <w:rStyle w:val="Hiperpovezava"/>
            <w:rFonts w:cs="Arial"/>
            <w:noProof/>
          </w:rPr>
          <w:t>13.</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PONOVNO ODPIRANJE KONKURENCE</w:t>
        </w:r>
        <w:r w:rsidR="00136D9E">
          <w:rPr>
            <w:noProof/>
            <w:webHidden/>
          </w:rPr>
          <w:tab/>
        </w:r>
        <w:r w:rsidR="00136D9E">
          <w:rPr>
            <w:noProof/>
            <w:webHidden/>
          </w:rPr>
          <w:fldChar w:fldCharType="begin"/>
        </w:r>
        <w:r w:rsidR="00136D9E">
          <w:rPr>
            <w:noProof/>
            <w:webHidden/>
          </w:rPr>
          <w:instrText xml:space="preserve"> PAGEREF _Toc202520455 \h </w:instrText>
        </w:r>
        <w:r w:rsidR="00136D9E">
          <w:rPr>
            <w:noProof/>
            <w:webHidden/>
          </w:rPr>
        </w:r>
        <w:r w:rsidR="00136D9E">
          <w:rPr>
            <w:noProof/>
            <w:webHidden/>
          </w:rPr>
          <w:fldChar w:fldCharType="separate"/>
        </w:r>
        <w:r w:rsidR="00136D9E">
          <w:rPr>
            <w:noProof/>
            <w:webHidden/>
          </w:rPr>
          <w:t>13</w:t>
        </w:r>
        <w:r w:rsidR="00136D9E">
          <w:rPr>
            <w:noProof/>
            <w:webHidden/>
          </w:rPr>
          <w:fldChar w:fldCharType="end"/>
        </w:r>
      </w:hyperlink>
    </w:p>
    <w:p w14:paraId="4560581B" w14:textId="54AC4D93"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56" w:history="1">
        <w:r w:rsidR="00136D9E" w:rsidRPr="00452F49">
          <w:rPr>
            <w:rStyle w:val="Hiperpovezava"/>
            <w:rFonts w:cs="Arial"/>
            <w:noProof/>
          </w:rPr>
          <w:t>14.</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odstop od izvedbe javnega naročila</w:t>
        </w:r>
        <w:r w:rsidR="00136D9E">
          <w:rPr>
            <w:noProof/>
            <w:webHidden/>
          </w:rPr>
          <w:tab/>
        </w:r>
        <w:r w:rsidR="00136D9E">
          <w:rPr>
            <w:noProof/>
            <w:webHidden/>
          </w:rPr>
          <w:fldChar w:fldCharType="begin"/>
        </w:r>
        <w:r w:rsidR="00136D9E">
          <w:rPr>
            <w:noProof/>
            <w:webHidden/>
          </w:rPr>
          <w:instrText xml:space="preserve"> PAGEREF _Toc202520456 \h </w:instrText>
        </w:r>
        <w:r w:rsidR="00136D9E">
          <w:rPr>
            <w:noProof/>
            <w:webHidden/>
          </w:rPr>
        </w:r>
        <w:r w:rsidR="00136D9E">
          <w:rPr>
            <w:noProof/>
            <w:webHidden/>
          </w:rPr>
          <w:fldChar w:fldCharType="separate"/>
        </w:r>
        <w:r w:rsidR="00136D9E">
          <w:rPr>
            <w:noProof/>
            <w:webHidden/>
          </w:rPr>
          <w:t>14</w:t>
        </w:r>
        <w:r w:rsidR="00136D9E">
          <w:rPr>
            <w:noProof/>
            <w:webHidden/>
          </w:rPr>
          <w:fldChar w:fldCharType="end"/>
        </w:r>
      </w:hyperlink>
    </w:p>
    <w:p w14:paraId="1C20CBBE" w14:textId="0F203110"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57" w:history="1">
        <w:r w:rsidR="00136D9E" w:rsidRPr="00452F49">
          <w:rPr>
            <w:rStyle w:val="Hiperpovezava"/>
            <w:rFonts w:cs="Arial"/>
            <w:noProof/>
          </w:rPr>
          <w:t>15.</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KROVNI OKVIRNI SPORAZUM</w:t>
        </w:r>
        <w:r w:rsidR="00136D9E">
          <w:rPr>
            <w:noProof/>
            <w:webHidden/>
          </w:rPr>
          <w:tab/>
        </w:r>
        <w:r w:rsidR="00136D9E">
          <w:rPr>
            <w:noProof/>
            <w:webHidden/>
          </w:rPr>
          <w:fldChar w:fldCharType="begin"/>
        </w:r>
        <w:r w:rsidR="00136D9E">
          <w:rPr>
            <w:noProof/>
            <w:webHidden/>
          </w:rPr>
          <w:instrText xml:space="preserve"> PAGEREF _Toc202520457 \h </w:instrText>
        </w:r>
        <w:r w:rsidR="00136D9E">
          <w:rPr>
            <w:noProof/>
            <w:webHidden/>
          </w:rPr>
        </w:r>
        <w:r w:rsidR="00136D9E">
          <w:rPr>
            <w:noProof/>
            <w:webHidden/>
          </w:rPr>
          <w:fldChar w:fldCharType="separate"/>
        </w:r>
        <w:r w:rsidR="00136D9E">
          <w:rPr>
            <w:noProof/>
            <w:webHidden/>
          </w:rPr>
          <w:t>14</w:t>
        </w:r>
        <w:r w:rsidR="00136D9E">
          <w:rPr>
            <w:noProof/>
            <w:webHidden/>
          </w:rPr>
          <w:fldChar w:fldCharType="end"/>
        </w:r>
      </w:hyperlink>
    </w:p>
    <w:p w14:paraId="3134F9E3" w14:textId="70F55ADE"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58" w:history="1">
        <w:r w:rsidR="00136D9E" w:rsidRPr="00452F49">
          <w:rPr>
            <w:rStyle w:val="Hiperpovezava"/>
            <w:rFonts w:cs="Arial"/>
            <w:noProof/>
          </w:rPr>
          <w:t>16.</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Zavarovanje za dobro izvedbo pogodbenih obveznosti</w:t>
        </w:r>
        <w:r w:rsidR="00136D9E">
          <w:rPr>
            <w:noProof/>
            <w:webHidden/>
          </w:rPr>
          <w:tab/>
        </w:r>
        <w:r w:rsidR="00136D9E">
          <w:rPr>
            <w:noProof/>
            <w:webHidden/>
          </w:rPr>
          <w:fldChar w:fldCharType="begin"/>
        </w:r>
        <w:r w:rsidR="00136D9E">
          <w:rPr>
            <w:noProof/>
            <w:webHidden/>
          </w:rPr>
          <w:instrText xml:space="preserve"> PAGEREF _Toc202520458 \h </w:instrText>
        </w:r>
        <w:r w:rsidR="00136D9E">
          <w:rPr>
            <w:noProof/>
            <w:webHidden/>
          </w:rPr>
        </w:r>
        <w:r w:rsidR="00136D9E">
          <w:rPr>
            <w:noProof/>
            <w:webHidden/>
          </w:rPr>
          <w:fldChar w:fldCharType="separate"/>
        </w:r>
        <w:r w:rsidR="00136D9E">
          <w:rPr>
            <w:noProof/>
            <w:webHidden/>
          </w:rPr>
          <w:t>15</w:t>
        </w:r>
        <w:r w:rsidR="00136D9E">
          <w:rPr>
            <w:noProof/>
            <w:webHidden/>
          </w:rPr>
          <w:fldChar w:fldCharType="end"/>
        </w:r>
      </w:hyperlink>
    </w:p>
    <w:p w14:paraId="58634657" w14:textId="0DB41651" w:rsidR="00136D9E" w:rsidRDefault="0043373B">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02520459" w:history="1">
        <w:r w:rsidR="00136D9E" w:rsidRPr="00452F49">
          <w:rPr>
            <w:rStyle w:val="Hiperpovezava"/>
            <w:rFonts w:cs="Arial"/>
            <w:noProof/>
          </w:rPr>
          <w:t>17.</w:t>
        </w:r>
        <w:r w:rsidR="00136D9E">
          <w:rPr>
            <w:rFonts w:asciiTheme="minorHAnsi" w:eastAsiaTheme="minorEastAsia" w:hAnsiTheme="minorHAnsi" w:cstheme="minorBidi"/>
            <w:b w:val="0"/>
            <w:bCs w:val="0"/>
            <w:caps w:val="0"/>
            <w:noProof/>
            <w:kern w:val="2"/>
            <w:sz w:val="24"/>
            <w:szCs w:val="24"/>
            <w:lang w:eastAsia="sl-SI"/>
            <w14:ligatures w14:val="standardContextual"/>
          </w:rPr>
          <w:tab/>
        </w:r>
        <w:r w:rsidR="00136D9E" w:rsidRPr="00452F49">
          <w:rPr>
            <w:rStyle w:val="Hiperpovezava"/>
            <w:rFonts w:cs="Arial"/>
            <w:noProof/>
          </w:rPr>
          <w:t>pravno varstvo</w:t>
        </w:r>
        <w:r w:rsidR="00136D9E">
          <w:rPr>
            <w:noProof/>
            <w:webHidden/>
          </w:rPr>
          <w:tab/>
        </w:r>
        <w:r w:rsidR="00136D9E">
          <w:rPr>
            <w:noProof/>
            <w:webHidden/>
          </w:rPr>
          <w:fldChar w:fldCharType="begin"/>
        </w:r>
        <w:r w:rsidR="00136D9E">
          <w:rPr>
            <w:noProof/>
            <w:webHidden/>
          </w:rPr>
          <w:instrText xml:space="preserve"> PAGEREF _Toc202520459 \h </w:instrText>
        </w:r>
        <w:r w:rsidR="00136D9E">
          <w:rPr>
            <w:noProof/>
            <w:webHidden/>
          </w:rPr>
        </w:r>
        <w:r w:rsidR="00136D9E">
          <w:rPr>
            <w:noProof/>
            <w:webHidden/>
          </w:rPr>
          <w:fldChar w:fldCharType="separate"/>
        </w:r>
        <w:r w:rsidR="00136D9E">
          <w:rPr>
            <w:noProof/>
            <w:webHidden/>
          </w:rPr>
          <w:t>15</w:t>
        </w:r>
        <w:r w:rsidR="00136D9E">
          <w:rPr>
            <w:noProof/>
            <w:webHidden/>
          </w:rPr>
          <w:fldChar w:fldCharType="end"/>
        </w:r>
      </w:hyperlink>
    </w:p>
    <w:p w14:paraId="272491A6" w14:textId="738E5F61" w:rsidR="00813862" w:rsidRPr="00484BD2" w:rsidRDefault="00987E26" w:rsidP="003B547F">
      <w:pPr>
        <w:rPr>
          <w:rFonts w:cs="Arial"/>
          <w:szCs w:val="20"/>
        </w:rPr>
      </w:pPr>
      <w:r w:rsidRPr="00484BD2">
        <w:rPr>
          <w:rFonts w:cs="Arial"/>
          <w:bCs/>
          <w:caps/>
          <w:szCs w:val="20"/>
        </w:rPr>
        <w:fldChar w:fldCharType="end"/>
      </w:r>
      <w:r w:rsidR="0008591A" w:rsidRPr="00484BD2">
        <w:rPr>
          <w:rFonts w:cs="Arial"/>
          <w:szCs w:val="20"/>
        </w:rPr>
        <w:br w:type="page"/>
      </w:r>
    </w:p>
    <w:p w14:paraId="40F44786" w14:textId="757D61E9" w:rsidR="00BB1E26" w:rsidRPr="00F54DF7" w:rsidRDefault="002B2B13" w:rsidP="003B547F">
      <w:pPr>
        <w:pStyle w:val="Naslov1"/>
        <w:spacing w:line="260" w:lineRule="atLeast"/>
        <w:rPr>
          <w:rFonts w:cs="Arial"/>
          <w:sz w:val="20"/>
          <w:szCs w:val="20"/>
        </w:rPr>
      </w:pPr>
      <w:bookmarkStart w:id="2" w:name="_Toc202520422"/>
      <w:r w:rsidRPr="00F54DF7">
        <w:rPr>
          <w:rFonts w:cs="Arial"/>
          <w:sz w:val="20"/>
          <w:szCs w:val="20"/>
        </w:rPr>
        <w:lastRenderedPageBreak/>
        <w:t>NAROČNIK</w:t>
      </w:r>
      <w:bookmarkEnd w:id="0"/>
      <w:bookmarkEnd w:id="1"/>
      <w:bookmarkEnd w:id="2"/>
    </w:p>
    <w:p w14:paraId="7668BEB0" w14:textId="77777777" w:rsidR="00712EB1" w:rsidRPr="00F54DF7" w:rsidRDefault="00712EB1" w:rsidP="003B547F"/>
    <w:p w14:paraId="792BADB5" w14:textId="7E207EAB" w:rsidR="00602798" w:rsidRDefault="00602798" w:rsidP="003B547F">
      <w:r>
        <w:t>To skupno naročilo izvaja</w:t>
      </w:r>
      <w:r w:rsidR="00C84983">
        <w:t xml:space="preserve">, na podlagi </w:t>
      </w:r>
      <w:r w:rsidR="00C84983" w:rsidRPr="00046A91">
        <w:rPr>
          <w:rFonts w:cs="Arial"/>
          <w:noProof/>
          <w:szCs w:val="20"/>
        </w:rPr>
        <w:t>sklepa</w:t>
      </w:r>
      <w:r w:rsidR="00C84983">
        <w:rPr>
          <w:rFonts w:cs="Arial"/>
          <w:noProof/>
          <w:szCs w:val="20"/>
        </w:rPr>
        <w:t xml:space="preserve"> </w:t>
      </w:r>
      <w:r w:rsidR="00C84983" w:rsidRPr="000C2C55">
        <w:rPr>
          <w:rFonts w:cs="Arial"/>
          <w:noProof/>
          <w:szCs w:val="20"/>
        </w:rPr>
        <w:t xml:space="preserve">Vlade Republike Slovenije št. </w:t>
      </w:r>
      <w:r w:rsidR="002A746D" w:rsidRPr="002A746D">
        <w:rPr>
          <w:rFonts w:cs="Arial"/>
          <w:noProof/>
          <w:szCs w:val="20"/>
        </w:rPr>
        <w:t>00704-377/2024/3 z dne 18. 12. 2024</w:t>
      </w:r>
      <w:r w:rsidR="00C84983">
        <w:rPr>
          <w:rFonts w:cs="Arial"/>
          <w:color w:val="000000"/>
          <w:szCs w:val="20"/>
        </w:rPr>
        <w:t xml:space="preserve"> </w:t>
      </w:r>
      <w:r w:rsidR="00C84983" w:rsidRPr="00E22C1E">
        <w:rPr>
          <w:rFonts w:cs="Arial"/>
          <w:szCs w:val="20"/>
        </w:rPr>
        <w:t>in Uredbe o skupnem javnem naročanju Vlade Republike Slovenije</w:t>
      </w:r>
      <w:r w:rsidR="00C84983">
        <w:rPr>
          <w:rFonts w:cs="Arial"/>
          <w:szCs w:val="20"/>
        </w:rPr>
        <w:t xml:space="preserve"> </w:t>
      </w:r>
      <w:r w:rsidR="00C84983" w:rsidRPr="00E22C1E">
        <w:rPr>
          <w:rFonts w:cs="Arial"/>
          <w:szCs w:val="20"/>
        </w:rPr>
        <w:t>(Uradni list RS, št. 27/16)</w:t>
      </w:r>
      <w:r w:rsidR="00C84983">
        <w:rPr>
          <w:rFonts w:cs="Arial"/>
          <w:szCs w:val="20"/>
        </w:rPr>
        <w:t>,</w:t>
      </w:r>
      <w:r w:rsidR="00C84983" w:rsidRPr="00E22C1E">
        <w:rPr>
          <w:rFonts w:cs="Arial"/>
          <w:szCs w:val="20"/>
        </w:rPr>
        <w:t xml:space="preserve"> </w:t>
      </w:r>
      <w:r>
        <w:t xml:space="preserve"> Ministrstvo za javno upravo, Tržaška cesta 21, 1000 Ljubljana (v nadalj</w:t>
      </w:r>
      <w:r w:rsidR="00432128">
        <w:t>njem besedilu</w:t>
      </w:r>
      <w:r>
        <w:t xml:space="preserve">: naročnik) v svojem imenu in za svoj račun in </w:t>
      </w:r>
      <w:r w:rsidR="00C84983">
        <w:t>v imenu in za račun posameznih</w:t>
      </w:r>
      <w:r>
        <w:t xml:space="preserve"> naročnikov, ki so navedeni v prilogi 1 </w:t>
      </w:r>
      <w:r w:rsidR="00B91017">
        <w:t>vzorca</w:t>
      </w:r>
      <w:r>
        <w:t xml:space="preserve"> </w:t>
      </w:r>
      <w:r w:rsidR="00E054A3">
        <w:t xml:space="preserve">krovnega okvirnega sporazuma </w:t>
      </w:r>
      <w:r>
        <w:t>(</w:t>
      </w:r>
      <w:r w:rsidR="00975A8D">
        <w:t>v nadaljnjem besedilu:</w:t>
      </w:r>
      <w:r>
        <w:t xml:space="preserve"> posamezni naročniki).</w:t>
      </w:r>
    </w:p>
    <w:p w14:paraId="1BB3E6C0" w14:textId="77777777" w:rsidR="00602798" w:rsidRDefault="00602798" w:rsidP="003B547F"/>
    <w:p w14:paraId="5FA8201A" w14:textId="2AEACE50" w:rsidR="00602798" w:rsidRDefault="00602798" w:rsidP="003B547F">
      <w:r>
        <w:t xml:space="preserve">V dokumentaciji se uporabljata termina »naročnik«, ki pomeni izvajalca predmetnega javnega naročila in »posamezni naročniki«, ki predstavljajo vse naročnike iz priloge 1 </w:t>
      </w:r>
      <w:r w:rsidR="00B91017">
        <w:t>vzorca</w:t>
      </w:r>
      <w:r>
        <w:t xml:space="preserve"> krovne</w:t>
      </w:r>
      <w:r w:rsidR="007E2631">
        <w:t>ga okvirnega sporazuma</w:t>
      </w:r>
      <w:r>
        <w:t>.</w:t>
      </w:r>
    </w:p>
    <w:p w14:paraId="4FE462CE" w14:textId="77777777" w:rsidR="00602798" w:rsidRDefault="00602798" w:rsidP="003B547F"/>
    <w:p w14:paraId="1D829341" w14:textId="645200C1" w:rsidR="00602798" w:rsidRDefault="00602798" w:rsidP="003B547F">
      <w:r>
        <w:t xml:space="preserve">Naročnik vabi vse zainteresirane </w:t>
      </w:r>
      <w:r w:rsidR="00E41A18">
        <w:t>gospodarske subjekte</w:t>
      </w:r>
      <w:r>
        <w:t>, da predložijo ponudbo, skladno z zahtevami iz navodil gospodarskim subjektom za pripravo ponudbe (v nadalj</w:t>
      </w:r>
      <w:r w:rsidR="00432128">
        <w:t>njem besedilu</w:t>
      </w:r>
      <w:r>
        <w:t>: navodila).</w:t>
      </w:r>
    </w:p>
    <w:p w14:paraId="7F5C410E" w14:textId="77777777" w:rsidR="002E70A6" w:rsidRPr="00F54DF7" w:rsidRDefault="002E70A6" w:rsidP="003B547F"/>
    <w:p w14:paraId="1138BDA2" w14:textId="736EDC6E" w:rsidR="00152883" w:rsidRPr="00F54DF7" w:rsidRDefault="00C91BF6" w:rsidP="003B547F">
      <w:pPr>
        <w:pStyle w:val="Naslov1"/>
        <w:spacing w:line="260" w:lineRule="atLeast"/>
        <w:rPr>
          <w:rFonts w:cs="Arial"/>
          <w:sz w:val="20"/>
          <w:szCs w:val="20"/>
        </w:rPr>
      </w:pPr>
      <w:bookmarkStart w:id="3" w:name="_Toc336851730"/>
      <w:bookmarkStart w:id="4" w:name="_Toc336851778"/>
      <w:bookmarkStart w:id="5" w:name="_Toc202520423"/>
      <w:r w:rsidRPr="00F54DF7">
        <w:rPr>
          <w:rFonts w:cs="Arial"/>
          <w:sz w:val="20"/>
          <w:szCs w:val="20"/>
        </w:rPr>
        <w:t>OZNAKA IN PREDMET JAVNEGA NAROČILA</w:t>
      </w:r>
      <w:bookmarkEnd w:id="3"/>
      <w:bookmarkEnd w:id="4"/>
      <w:bookmarkEnd w:id="5"/>
    </w:p>
    <w:p w14:paraId="48CFB9F5" w14:textId="77777777" w:rsidR="008E4247" w:rsidRPr="00F54DF7" w:rsidRDefault="008E4247" w:rsidP="003B547F">
      <w:pPr>
        <w:rPr>
          <w:rFonts w:cs="Arial"/>
          <w:szCs w:val="20"/>
        </w:rPr>
      </w:pPr>
    </w:p>
    <w:p w14:paraId="6F30BD10" w14:textId="3C5163ED" w:rsidR="003F6607" w:rsidRPr="00F54DF7" w:rsidRDefault="008056AC" w:rsidP="003B547F">
      <w:pPr>
        <w:rPr>
          <w:rFonts w:eastAsia="Times New Roman" w:cs="Arial"/>
          <w:bCs/>
          <w:szCs w:val="20"/>
        </w:rPr>
      </w:pPr>
      <w:bookmarkStart w:id="6" w:name="_Toc336851731"/>
      <w:bookmarkStart w:id="7" w:name="_Toc336851779"/>
      <w:r w:rsidRPr="00F54DF7">
        <w:rPr>
          <w:rFonts w:eastAsia="Times New Roman" w:cs="Arial"/>
          <w:bCs/>
          <w:szCs w:val="20"/>
        </w:rPr>
        <w:t xml:space="preserve">Oznaka: </w:t>
      </w:r>
      <w:r w:rsidRPr="00F54DF7">
        <w:rPr>
          <w:rFonts w:eastAsia="Times New Roman" w:cs="Arial"/>
          <w:bCs/>
          <w:szCs w:val="20"/>
        </w:rPr>
        <w:tab/>
      </w:r>
      <w:r w:rsidR="00D4020D">
        <w:rPr>
          <w:rFonts w:eastAsia="Times New Roman" w:cs="Arial"/>
          <w:bCs/>
          <w:szCs w:val="20"/>
        </w:rPr>
        <w:t>ODEL-2/2025</w:t>
      </w:r>
    </w:p>
    <w:p w14:paraId="3353969E" w14:textId="7B77DB5A" w:rsidR="009D4053" w:rsidRDefault="008056AC" w:rsidP="003B547F">
      <w:pPr>
        <w:ind w:left="1410" w:hanging="1410"/>
        <w:rPr>
          <w:rFonts w:cs="Arial"/>
          <w:szCs w:val="20"/>
        </w:rPr>
      </w:pPr>
      <w:r w:rsidRPr="00F54DF7">
        <w:rPr>
          <w:rFonts w:eastAsia="Times New Roman" w:cs="Arial"/>
          <w:bCs/>
          <w:szCs w:val="20"/>
        </w:rPr>
        <w:t xml:space="preserve">Predmet: </w:t>
      </w:r>
      <w:r w:rsidR="009D4053">
        <w:rPr>
          <w:rFonts w:eastAsia="Times New Roman" w:cs="Arial"/>
          <w:bCs/>
          <w:szCs w:val="20"/>
        </w:rPr>
        <w:tab/>
      </w:r>
      <w:bookmarkStart w:id="8" w:name="_Hlk65069064"/>
      <w:r w:rsidR="00A649BE">
        <w:rPr>
          <w:rFonts w:eastAsia="Times New Roman" w:cs="Arial"/>
          <w:bCs/>
          <w:szCs w:val="20"/>
        </w:rPr>
        <w:t>D</w:t>
      </w:r>
      <w:r w:rsidR="00A649BE" w:rsidRPr="00A649BE">
        <w:rPr>
          <w:rFonts w:eastAsia="Times New Roman" w:cs="Arial"/>
          <w:bCs/>
          <w:szCs w:val="20"/>
        </w:rPr>
        <w:t>obav</w:t>
      </w:r>
      <w:r w:rsidR="00A649BE">
        <w:rPr>
          <w:rFonts w:eastAsia="Times New Roman" w:cs="Arial"/>
          <w:bCs/>
          <w:szCs w:val="20"/>
        </w:rPr>
        <w:t>a</w:t>
      </w:r>
      <w:r w:rsidR="00A649BE" w:rsidRPr="00A649BE">
        <w:rPr>
          <w:rFonts w:eastAsia="Times New Roman" w:cs="Arial"/>
          <w:bCs/>
          <w:szCs w:val="20"/>
        </w:rPr>
        <w:t xml:space="preserve"> električne energije iz obnovljivih virov energije ali v soproizvodnji električne energije z visokim izkoristkom</w:t>
      </w:r>
    </w:p>
    <w:bookmarkEnd w:id="8"/>
    <w:p w14:paraId="0E800C22" w14:textId="1D3BB9C9" w:rsidR="00925C1C" w:rsidRDefault="00925C1C" w:rsidP="003B547F">
      <w:pPr>
        <w:rPr>
          <w:rFonts w:cs="Arial"/>
          <w:szCs w:val="20"/>
          <w:highlight w:val="yellow"/>
        </w:rPr>
      </w:pPr>
    </w:p>
    <w:p w14:paraId="17532505" w14:textId="18293672" w:rsidR="00055F35" w:rsidRDefault="00055F35" w:rsidP="003B547F">
      <w:pPr>
        <w:rPr>
          <w:rFonts w:cs="Arial"/>
          <w:szCs w:val="20"/>
        </w:rPr>
      </w:pPr>
      <w:r w:rsidRPr="00055F35">
        <w:rPr>
          <w:rFonts w:cs="Arial"/>
          <w:szCs w:val="20"/>
        </w:rPr>
        <w:t xml:space="preserve">Predmet javnega naročila je neprekinjena dobava </w:t>
      </w:r>
      <w:r>
        <w:rPr>
          <w:rFonts w:cs="Arial"/>
          <w:szCs w:val="20"/>
        </w:rPr>
        <w:t>električne energije</w:t>
      </w:r>
      <w:r w:rsidRPr="00055F35">
        <w:rPr>
          <w:rFonts w:cs="Arial"/>
          <w:szCs w:val="20"/>
        </w:rPr>
        <w:t xml:space="preserve">. Količina </w:t>
      </w:r>
      <w:r>
        <w:rPr>
          <w:rFonts w:cs="Arial"/>
          <w:szCs w:val="20"/>
        </w:rPr>
        <w:t>električne energije</w:t>
      </w:r>
      <w:r w:rsidRPr="00055F35">
        <w:rPr>
          <w:rFonts w:cs="Arial"/>
          <w:szCs w:val="20"/>
        </w:rPr>
        <w:t xml:space="preserve">, ki je predmet tega naročila, je določena na podlagi </w:t>
      </w:r>
      <w:r w:rsidR="002C5FE3">
        <w:rPr>
          <w:rFonts w:cs="Arial"/>
          <w:szCs w:val="20"/>
        </w:rPr>
        <w:t xml:space="preserve">pretekle porabe oziroma </w:t>
      </w:r>
      <w:r w:rsidRPr="00055F35">
        <w:rPr>
          <w:rFonts w:cs="Arial"/>
          <w:szCs w:val="20"/>
        </w:rPr>
        <w:t xml:space="preserve">predhodno posredovanih potreb posameznih naročnikov in je okvirna za prihodnje navedeno obdobje, zato lahko odstopa od dejansko porabljene količine </w:t>
      </w:r>
      <w:r>
        <w:rPr>
          <w:rFonts w:cs="Arial"/>
          <w:szCs w:val="20"/>
        </w:rPr>
        <w:t>električne energije</w:t>
      </w:r>
      <w:r w:rsidRPr="00055F35">
        <w:rPr>
          <w:rFonts w:cs="Arial"/>
          <w:szCs w:val="20"/>
        </w:rPr>
        <w:t xml:space="preserve">. Okvirna količina ni zavezujoča, ampak </w:t>
      </w:r>
      <w:r w:rsidR="00124652">
        <w:rPr>
          <w:rFonts w:cs="Arial"/>
          <w:szCs w:val="20"/>
        </w:rPr>
        <w:t>gospodarskim subjektom</w:t>
      </w:r>
      <w:r w:rsidRPr="00055F35">
        <w:rPr>
          <w:rFonts w:cs="Arial"/>
          <w:szCs w:val="20"/>
        </w:rPr>
        <w:t xml:space="preserve"> služi kot informacija o predvidenih bodočih dobavah.</w:t>
      </w:r>
    </w:p>
    <w:p w14:paraId="6DD743C2" w14:textId="764F5BD0" w:rsidR="00E14E22" w:rsidRDefault="00E14E22" w:rsidP="003B547F">
      <w:pPr>
        <w:rPr>
          <w:rFonts w:cs="Arial"/>
          <w:szCs w:val="20"/>
        </w:rPr>
      </w:pPr>
    </w:p>
    <w:p w14:paraId="69293688" w14:textId="6945CC98" w:rsidR="00E14E22" w:rsidRPr="00C90B13" w:rsidRDefault="00E14E22" w:rsidP="003B547F">
      <w:pPr>
        <w:pStyle w:val="Default"/>
        <w:jc w:val="both"/>
        <w:rPr>
          <w:rFonts w:eastAsia="Calibri"/>
          <w:bCs/>
          <w:sz w:val="20"/>
          <w:szCs w:val="22"/>
          <w:lang w:eastAsia="en-US"/>
        </w:rPr>
      </w:pPr>
      <w:r w:rsidRPr="00C90B13">
        <w:rPr>
          <w:rFonts w:eastAsia="Calibri"/>
          <w:sz w:val="20"/>
          <w:szCs w:val="22"/>
          <w:lang w:eastAsia="en-US"/>
        </w:rPr>
        <w:t>Naročnik</w:t>
      </w:r>
      <w:r w:rsidRPr="00C90B13">
        <w:rPr>
          <w:rFonts w:eastAsia="Calibri"/>
          <w:bCs/>
          <w:sz w:val="20"/>
          <w:szCs w:val="22"/>
          <w:lang w:eastAsia="en-US"/>
        </w:rPr>
        <w:t xml:space="preserve"> si pridržuje pravico do povečanja ali zmanjšanja števila </w:t>
      </w:r>
      <w:r w:rsidR="00D678CA">
        <w:rPr>
          <w:rFonts w:eastAsia="Calibri"/>
          <w:bCs/>
          <w:sz w:val="20"/>
          <w:szCs w:val="22"/>
          <w:lang w:eastAsia="en-US"/>
        </w:rPr>
        <w:t>merilnih</w:t>
      </w:r>
      <w:r w:rsidRPr="00C90B13">
        <w:rPr>
          <w:rFonts w:eastAsia="Calibri"/>
          <w:bCs/>
          <w:sz w:val="20"/>
          <w:szCs w:val="22"/>
          <w:lang w:eastAsia="en-US"/>
        </w:rPr>
        <w:t xml:space="preserve"> mest pri posameznih naročnikih v času dobave </w:t>
      </w:r>
      <w:r w:rsidR="00D678CA">
        <w:rPr>
          <w:rFonts w:eastAsia="Calibri"/>
          <w:bCs/>
          <w:sz w:val="20"/>
          <w:szCs w:val="22"/>
          <w:lang w:eastAsia="en-US"/>
        </w:rPr>
        <w:t>električne energije</w:t>
      </w:r>
      <w:r w:rsidRPr="00C90B13">
        <w:rPr>
          <w:rFonts w:eastAsia="Calibri"/>
          <w:bCs/>
          <w:sz w:val="20"/>
          <w:szCs w:val="22"/>
          <w:lang w:eastAsia="en-US"/>
        </w:rPr>
        <w:t xml:space="preserve">. V primeru povečanja števila </w:t>
      </w:r>
      <w:r w:rsidR="00D678CA">
        <w:rPr>
          <w:rFonts w:eastAsia="Calibri"/>
          <w:bCs/>
          <w:sz w:val="20"/>
          <w:szCs w:val="22"/>
          <w:lang w:eastAsia="en-US"/>
        </w:rPr>
        <w:t>merilnih</w:t>
      </w:r>
      <w:r w:rsidRPr="00C90B13">
        <w:rPr>
          <w:rFonts w:eastAsia="Calibri"/>
          <w:bCs/>
          <w:sz w:val="20"/>
          <w:szCs w:val="22"/>
          <w:lang w:eastAsia="en-US"/>
        </w:rPr>
        <w:t xml:space="preserve"> mest</w:t>
      </w:r>
      <w:r>
        <w:rPr>
          <w:rFonts w:eastAsia="Calibri"/>
          <w:bCs/>
          <w:sz w:val="20"/>
          <w:szCs w:val="22"/>
          <w:lang w:eastAsia="en-US"/>
        </w:rPr>
        <w:t>,</w:t>
      </w:r>
      <w:r w:rsidRPr="00C90B13">
        <w:rPr>
          <w:rFonts w:eastAsia="Calibri"/>
          <w:bCs/>
          <w:sz w:val="20"/>
          <w:szCs w:val="22"/>
          <w:lang w:eastAsia="en-US"/>
        </w:rPr>
        <w:t xml:space="preserve"> se bo za dodatna </w:t>
      </w:r>
      <w:r w:rsidR="00D678CA">
        <w:rPr>
          <w:rFonts w:eastAsia="Calibri"/>
          <w:bCs/>
          <w:sz w:val="20"/>
          <w:szCs w:val="22"/>
          <w:lang w:eastAsia="en-US"/>
        </w:rPr>
        <w:t>merilna</w:t>
      </w:r>
      <w:r w:rsidRPr="00C90B13">
        <w:rPr>
          <w:rFonts w:eastAsia="Calibri"/>
          <w:bCs/>
          <w:sz w:val="20"/>
          <w:szCs w:val="22"/>
          <w:lang w:eastAsia="en-US"/>
        </w:rPr>
        <w:t xml:space="preserve"> mesta pri obračunavanju dobavljene</w:t>
      </w:r>
      <w:r w:rsidR="00D678CA">
        <w:rPr>
          <w:rFonts w:eastAsia="Calibri"/>
          <w:bCs/>
          <w:sz w:val="20"/>
          <w:szCs w:val="22"/>
          <w:lang w:eastAsia="en-US"/>
        </w:rPr>
        <w:t xml:space="preserve"> električne energije</w:t>
      </w:r>
      <w:r w:rsidRPr="00C90B13">
        <w:rPr>
          <w:rFonts w:eastAsia="Calibri"/>
          <w:bCs/>
          <w:sz w:val="20"/>
          <w:szCs w:val="22"/>
          <w:lang w:eastAsia="en-US"/>
        </w:rPr>
        <w:t xml:space="preserve"> upoštevala cena, ki jo bo izbrani </w:t>
      </w:r>
      <w:r w:rsidR="00D678CA">
        <w:rPr>
          <w:rFonts w:eastAsia="Calibri"/>
          <w:bCs/>
          <w:sz w:val="20"/>
          <w:szCs w:val="22"/>
          <w:lang w:eastAsia="en-US"/>
        </w:rPr>
        <w:t>ponudnik</w:t>
      </w:r>
      <w:r w:rsidRPr="00C90B13">
        <w:rPr>
          <w:rFonts w:eastAsia="Calibri"/>
          <w:bCs/>
          <w:sz w:val="20"/>
          <w:szCs w:val="22"/>
          <w:lang w:eastAsia="en-US"/>
        </w:rPr>
        <w:t xml:space="preserve"> </w:t>
      </w:r>
      <w:r w:rsidR="002828AF" w:rsidRPr="002828AF">
        <w:rPr>
          <w:rFonts w:eastAsia="Calibri"/>
          <w:bCs/>
          <w:sz w:val="20"/>
          <w:szCs w:val="22"/>
          <w:lang w:eastAsia="en-US"/>
        </w:rPr>
        <w:t xml:space="preserve">v posameznem odpiranju konkurence (dobavitelj) </w:t>
      </w:r>
      <w:r w:rsidRPr="00C90B13">
        <w:rPr>
          <w:rFonts w:eastAsia="Calibri"/>
          <w:bCs/>
          <w:sz w:val="20"/>
          <w:szCs w:val="22"/>
          <w:lang w:eastAsia="en-US"/>
        </w:rPr>
        <w:t xml:space="preserve">podal v svoji ponudbeni dokumentaciji oz. kot bo opredeljena v </w:t>
      </w:r>
      <w:r>
        <w:rPr>
          <w:rFonts w:eastAsia="Calibri"/>
          <w:bCs/>
          <w:sz w:val="20"/>
          <w:szCs w:val="22"/>
          <w:lang w:eastAsia="en-US"/>
        </w:rPr>
        <w:t>krovnem okvirnem sporazumu</w:t>
      </w:r>
      <w:r w:rsidRPr="00C90B13">
        <w:rPr>
          <w:rFonts w:eastAsia="Calibri"/>
          <w:bCs/>
          <w:sz w:val="20"/>
          <w:szCs w:val="22"/>
          <w:lang w:eastAsia="en-US"/>
        </w:rPr>
        <w:t xml:space="preserve">. Za dodatna </w:t>
      </w:r>
      <w:r w:rsidR="00D678CA">
        <w:rPr>
          <w:rFonts w:eastAsia="Calibri"/>
          <w:bCs/>
          <w:sz w:val="20"/>
          <w:szCs w:val="22"/>
          <w:lang w:eastAsia="en-US"/>
        </w:rPr>
        <w:t>merilna</w:t>
      </w:r>
      <w:r w:rsidRPr="00C90B13">
        <w:rPr>
          <w:rFonts w:eastAsia="Calibri"/>
          <w:bCs/>
          <w:sz w:val="20"/>
          <w:szCs w:val="22"/>
          <w:lang w:eastAsia="en-US"/>
        </w:rPr>
        <w:t xml:space="preserve"> mesta bo </w:t>
      </w:r>
      <w:r w:rsidR="000B26AE">
        <w:rPr>
          <w:rFonts w:eastAsia="Calibri"/>
          <w:bCs/>
          <w:sz w:val="20"/>
          <w:szCs w:val="22"/>
          <w:lang w:eastAsia="en-US"/>
        </w:rPr>
        <w:t>dobavitelj</w:t>
      </w:r>
      <w:r w:rsidRPr="00C90B13">
        <w:rPr>
          <w:rFonts w:eastAsia="Calibri"/>
          <w:bCs/>
          <w:sz w:val="20"/>
          <w:szCs w:val="22"/>
          <w:lang w:eastAsia="en-US"/>
        </w:rPr>
        <w:t xml:space="preserve"> uredil vse potrebno za menjavo dobavitelja ter vključitev v bilančno skupino dobavitelja.</w:t>
      </w:r>
    </w:p>
    <w:p w14:paraId="6D1DFA23" w14:textId="77777777" w:rsidR="00E14E22" w:rsidRPr="00C90B13" w:rsidRDefault="00E14E22" w:rsidP="003B547F">
      <w:pPr>
        <w:pStyle w:val="Default"/>
        <w:jc w:val="both"/>
        <w:rPr>
          <w:rFonts w:eastAsia="Calibri"/>
          <w:sz w:val="20"/>
          <w:szCs w:val="22"/>
          <w:lang w:eastAsia="en-US"/>
        </w:rPr>
      </w:pPr>
    </w:p>
    <w:p w14:paraId="5D8241F5" w14:textId="0F48B598" w:rsidR="00E14E22" w:rsidRPr="00E14E22" w:rsidRDefault="00E14E22" w:rsidP="003B547F">
      <w:pPr>
        <w:pStyle w:val="Default"/>
        <w:jc w:val="both"/>
        <w:rPr>
          <w:rFonts w:eastAsia="Calibri"/>
          <w:sz w:val="20"/>
          <w:szCs w:val="22"/>
          <w:lang w:eastAsia="en-US"/>
        </w:rPr>
      </w:pPr>
      <w:r w:rsidRPr="00C90B13">
        <w:rPr>
          <w:rFonts w:eastAsia="Calibri"/>
          <w:sz w:val="20"/>
          <w:szCs w:val="22"/>
          <w:lang w:eastAsia="en-US"/>
        </w:rPr>
        <w:t xml:space="preserve">Seznam </w:t>
      </w:r>
      <w:r>
        <w:rPr>
          <w:rFonts w:eastAsia="Calibri"/>
          <w:sz w:val="20"/>
          <w:szCs w:val="22"/>
          <w:lang w:eastAsia="en-US"/>
        </w:rPr>
        <w:t>merilnih</w:t>
      </w:r>
      <w:r w:rsidRPr="00C90B13">
        <w:rPr>
          <w:rFonts w:eastAsia="Calibri"/>
          <w:sz w:val="20"/>
          <w:szCs w:val="22"/>
          <w:lang w:eastAsia="en-US"/>
        </w:rPr>
        <w:t xml:space="preserve"> mest posameznih naročnikov je </w:t>
      </w:r>
      <w:r>
        <w:rPr>
          <w:rFonts w:eastAsia="Calibri"/>
          <w:sz w:val="20"/>
          <w:szCs w:val="22"/>
          <w:lang w:eastAsia="en-US"/>
        </w:rPr>
        <w:t>P</w:t>
      </w:r>
      <w:r w:rsidRPr="00C90B13">
        <w:rPr>
          <w:rFonts w:eastAsia="Calibri"/>
          <w:sz w:val="20"/>
          <w:szCs w:val="22"/>
          <w:lang w:eastAsia="en-US"/>
        </w:rPr>
        <w:t xml:space="preserve">riloga 2 </w:t>
      </w:r>
      <w:r w:rsidR="00D72FFF">
        <w:rPr>
          <w:rFonts w:eastAsia="Calibri"/>
          <w:sz w:val="20"/>
          <w:szCs w:val="22"/>
          <w:lang w:eastAsia="en-US"/>
        </w:rPr>
        <w:t xml:space="preserve">vzorca </w:t>
      </w:r>
      <w:r w:rsidR="00350F95">
        <w:rPr>
          <w:rFonts w:eastAsia="Calibri"/>
          <w:sz w:val="20"/>
          <w:szCs w:val="22"/>
          <w:lang w:eastAsia="en-US"/>
        </w:rPr>
        <w:t>krovnega okvirnega sporazuma</w:t>
      </w:r>
      <w:r w:rsidRPr="00C90B13">
        <w:rPr>
          <w:rFonts w:eastAsia="Calibri"/>
          <w:sz w:val="20"/>
          <w:szCs w:val="22"/>
          <w:lang w:eastAsia="en-US"/>
        </w:rPr>
        <w:t>.</w:t>
      </w:r>
    </w:p>
    <w:p w14:paraId="5E0FDDA3" w14:textId="77777777" w:rsidR="00055F35" w:rsidRPr="00F54DF7" w:rsidRDefault="00055F35" w:rsidP="003B547F">
      <w:pPr>
        <w:rPr>
          <w:rFonts w:cs="Arial"/>
          <w:szCs w:val="20"/>
          <w:highlight w:val="yellow"/>
        </w:rPr>
      </w:pPr>
    </w:p>
    <w:p w14:paraId="46A62DA4" w14:textId="6E81882A" w:rsidR="005312FE" w:rsidRPr="00F54DF7" w:rsidRDefault="00C91BF6" w:rsidP="003B547F">
      <w:pPr>
        <w:pStyle w:val="Naslov1"/>
        <w:spacing w:line="260" w:lineRule="atLeast"/>
        <w:rPr>
          <w:rFonts w:cs="Arial"/>
          <w:sz w:val="20"/>
          <w:szCs w:val="20"/>
        </w:rPr>
      </w:pPr>
      <w:bookmarkStart w:id="9" w:name="_Toc202520424"/>
      <w:r w:rsidRPr="00F54DF7">
        <w:rPr>
          <w:rFonts w:cs="Arial"/>
          <w:sz w:val="20"/>
          <w:szCs w:val="20"/>
        </w:rPr>
        <w:t>NAČIN ODDAJE JAVNEGA NAROČILA</w:t>
      </w:r>
      <w:bookmarkEnd w:id="6"/>
      <w:bookmarkEnd w:id="7"/>
      <w:bookmarkEnd w:id="9"/>
    </w:p>
    <w:p w14:paraId="7031CE6F" w14:textId="77777777" w:rsidR="008E4247" w:rsidRPr="00F54DF7" w:rsidRDefault="008E4247" w:rsidP="003B547F">
      <w:pPr>
        <w:rPr>
          <w:rFonts w:cs="Arial"/>
          <w:szCs w:val="20"/>
        </w:rPr>
      </w:pPr>
    </w:p>
    <w:p w14:paraId="41C95AB5" w14:textId="17CEFE66" w:rsidR="00F95C00" w:rsidRPr="00F54DF7" w:rsidRDefault="00F95C00" w:rsidP="003B547F">
      <w:pPr>
        <w:rPr>
          <w:rFonts w:cs="Arial"/>
          <w:szCs w:val="20"/>
        </w:rPr>
      </w:pPr>
      <w:r w:rsidRPr="00F54DF7">
        <w:rPr>
          <w:rFonts w:cs="Arial"/>
          <w:szCs w:val="20"/>
        </w:rPr>
        <w:t>Za oddajo predm</w:t>
      </w:r>
      <w:r w:rsidR="00750910" w:rsidRPr="00F54DF7">
        <w:rPr>
          <w:rFonts w:cs="Arial"/>
          <w:szCs w:val="20"/>
        </w:rPr>
        <w:t>etnega naročila se v skladu s 40</w:t>
      </w:r>
      <w:r w:rsidRPr="00F54DF7">
        <w:rPr>
          <w:rFonts w:cs="Arial"/>
          <w:szCs w:val="20"/>
        </w:rPr>
        <w:t>. členom Zakona o javnem naročanju (Uradni list RS, št.</w:t>
      </w:r>
      <w:r w:rsidR="00BB55C8">
        <w:rPr>
          <w:rFonts w:cs="Arial"/>
          <w:szCs w:val="20"/>
        </w:rPr>
        <w:t xml:space="preserve"> </w:t>
      </w:r>
      <w:r w:rsidR="00BB55C8" w:rsidRPr="00BB55C8">
        <w:rPr>
          <w:rFonts w:cs="Arial"/>
          <w:szCs w:val="20"/>
        </w:rPr>
        <w:t xml:space="preserve">91/15, 14/18, 121/21, 10/22, 74/22 – </w:t>
      </w:r>
      <w:proofErr w:type="spellStart"/>
      <w:r w:rsidR="00BB55C8" w:rsidRPr="00BB55C8">
        <w:rPr>
          <w:rFonts w:cs="Arial"/>
          <w:szCs w:val="20"/>
        </w:rPr>
        <w:t>odl</w:t>
      </w:r>
      <w:proofErr w:type="spellEnd"/>
      <w:r w:rsidR="00BB55C8" w:rsidRPr="00BB55C8">
        <w:rPr>
          <w:rFonts w:cs="Arial"/>
          <w:szCs w:val="20"/>
        </w:rPr>
        <w:t>. US, 100/22 – ZNUZSZS, 28/23 in 88/23 – ZOPNN-F</w:t>
      </w:r>
      <w:r w:rsidRPr="00F54DF7">
        <w:rPr>
          <w:rFonts w:cs="Arial"/>
          <w:szCs w:val="20"/>
        </w:rPr>
        <w:t>;</w:t>
      </w:r>
      <w:r w:rsidR="00087C2A" w:rsidRPr="00F54DF7">
        <w:rPr>
          <w:rFonts w:cs="Arial"/>
          <w:szCs w:val="20"/>
        </w:rPr>
        <w:t xml:space="preserve"> v nadaljnjem besedilu:</w:t>
      </w:r>
      <w:r w:rsidRPr="00F54DF7">
        <w:rPr>
          <w:rFonts w:cs="Arial"/>
          <w:szCs w:val="20"/>
        </w:rPr>
        <w:t xml:space="preserve"> ZJN-3) izvede </w:t>
      </w:r>
      <w:r w:rsidR="00801357" w:rsidRPr="00F54DF7">
        <w:rPr>
          <w:rFonts w:cs="Arial"/>
          <w:szCs w:val="20"/>
        </w:rPr>
        <w:t xml:space="preserve">odprti </w:t>
      </w:r>
      <w:r w:rsidRPr="00F54DF7">
        <w:rPr>
          <w:rFonts w:cs="Arial"/>
          <w:szCs w:val="20"/>
        </w:rPr>
        <w:t>postopek</w:t>
      </w:r>
      <w:r w:rsidR="00801357" w:rsidRPr="00F54DF7">
        <w:rPr>
          <w:rFonts w:cs="Arial"/>
          <w:szCs w:val="20"/>
        </w:rPr>
        <w:t>.</w:t>
      </w:r>
    </w:p>
    <w:p w14:paraId="414AF507" w14:textId="77777777" w:rsidR="004B6B72" w:rsidRPr="00F54DF7" w:rsidRDefault="004B6B72" w:rsidP="003B547F">
      <w:pPr>
        <w:rPr>
          <w:rFonts w:cs="Arial"/>
          <w:szCs w:val="20"/>
        </w:rPr>
      </w:pPr>
    </w:p>
    <w:p w14:paraId="097C1308" w14:textId="77777777" w:rsidR="00901B8A" w:rsidRDefault="00D678CA" w:rsidP="003B547F">
      <w:pPr>
        <w:rPr>
          <w:rFonts w:cs="Arial"/>
          <w:szCs w:val="20"/>
        </w:rPr>
      </w:pPr>
      <w:r w:rsidRPr="00D678CA">
        <w:rPr>
          <w:rFonts w:cs="Arial"/>
          <w:szCs w:val="20"/>
        </w:rPr>
        <w:t xml:space="preserve">Naročnik bo v imenu vseh posameznih naročnikov, ki so navedeni v Prilogi 1 </w:t>
      </w:r>
      <w:r w:rsidR="00D72FFF">
        <w:t>vzorca krovnega okvirnega sporazuma</w:t>
      </w:r>
      <w:r w:rsidRPr="00D678CA">
        <w:rPr>
          <w:rFonts w:cs="Arial"/>
          <w:szCs w:val="20"/>
        </w:rPr>
        <w:t xml:space="preserve">, na </w:t>
      </w:r>
      <w:r w:rsidR="00DC5B14">
        <w:rPr>
          <w:rFonts w:cs="Arial"/>
          <w:szCs w:val="20"/>
        </w:rPr>
        <w:t>podlagi</w:t>
      </w:r>
      <w:r w:rsidRPr="00D678CA">
        <w:rPr>
          <w:rFonts w:cs="Arial"/>
          <w:szCs w:val="20"/>
        </w:rPr>
        <w:t xml:space="preserve"> pogojev in </w:t>
      </w:r>
      <w:r w:rsidR="00DC5B14">
        <w:rPr>
          <w:rFonts w:cs="Arial"/>
          <w:szCs w:val="20"/>
        </w:rPr>
        <w:t>meril</w:t>
      </w:r>
      <w:r w:rsidRPr="00D678CA">
        <w:rPr>
          <w:rFonts w:cs="Arial"/>
          <w:szCs w:val="20"/>
        </w:rPr>
        <w:t xml:space="preserve">, določenih v dokumentaciji </w:t>
      </w:r>
      <w:r>
        <w:rPr>
          <w:rFonts w:cs="Arial"/>
          <w:szCs w:val="20"/>
        </w:rPr>
        <w:t xml:space="preserve">v zvezi z oddajo javnega </w:t>
      </w:r>
      <w:r w:rsidRPr="00D678CA">
        <w:rPr>
          <w:rFonts w:cs="Arial"/>
          <w:szCs w:val="20"/>
        </w:rPr>
        <w:t xml:space="preserve">naročila, sklenil krovne okvirne sporazume za obdobje 48 mesecev s ponudniki, </w:t>
      </w:r>
      <w:r w:rsidR="002C6F0D" w:rsidRPr="002C6F0D">
        <w:rPr>
          <w:rFonts w:cs="Arial"/>
          <w:szCs w:val="20"/>
        </w:rPr>
        <w:t>ki bodo oddali dopustno ponudbo.</w:t>
      </w:r>
      <w:r w:rsidR="00901B8A">
        <w:rPr>
          <w:rFonts w:cs="Arial"/>
          <w:szCs w:val="20"/>
        </w:rPr>
        <w:t xml:space="preserve"> </w:t>
      </w:r>
    </w:p>
    <w:p w14:paraId="38567EEE" w14:textId="77777777" w:rsidR="00901B8A" w:rsidRDefault="00901B8A" w:rsidP="003B547F">
      <w:pPr>
        <w:rPr>
          <w:rFonts w:cs="Arial"/>
          <w:szCs w:val="20"/>
        </w:rPr>
      </w:pPr>
    </w:p>
    <w:p w14:paraId="05C0E8B1" w14:textId="05BBC8CB" w:rsidR="00D678CA" w:rsidRPr="00D678CA" w:rsidRDefault="00901B8A" w:rsidP="003B547F">
      <w:pPr>
        <w:rPr>
          <w:rFonts w:cs="Arial"/>
          <w:szCs w:val="20"/>
        </w:rPr>
      </w:pPr>
      <w:r>
        <w:rPr>
          <w:rFonts w:cs="Arial"/>
          <w:szCs w:val="20"/>
        </w:rPr>
        <w:t xml:space="preserve">Po sklenjenih </w:t>
      </w:r>
      <w:r w:rsidRPr="00D678CA">
        <w:rPr>
          <w:rFonts w:cs="Arial"/>
          <w:szCs w:val="20"/>
        </w:rPr>
        <w:t>krovn</w:t>
      </w:r>
      <w:r>
        <w:rPr>
          <w:rFonts w:cs="Arial"/>
          <w:szCs w:val="20"/>
        </w:rPr>
        <w:t>ih</w:t>
      </w:r>
      <w:r w:rsidRPr="00D678CA">
        <w:rPr>
          <w:rFonts w:cs="Arial"/>
          <w:szCs w:val="20"/>
        </w:rPr>
        <w:t xml:space="preserve"> okvirn</w:t>
      </w:r>
      <w:r>
        <w:rPr>
          <w:rFonts w:cs="Arial"/>
          <w:szCs w:val="20"/>
        </w:rPr>
        <w:t>ih</w:t>
      </w:r>
      <w:r w:rsidRPr="00D678CA">
        <w:rPr>
          <w:rFonts w:cs="Arial"/>
          <w:szCs w:val="20"/>
        </w:rPr>
        <w:t xml:space="preserve"> sporazum</w:t>
      </w:r>
      <w:r>
        <w:rPr>
          <w:rFonts w:cs="Arial"/>
          <w:szCs w:val="20"/>
        </w:rPr>
        <w:t>ih bo naročnik</w:t>
      </w:r>
      <w:r w:rsidRPr="00901B8A">
        <w:t xml:space="preserve"> </w:t>
      </w:r>
      <w:r w:rsidRPr="00901B8A">
        <w:rPr>
          <w:rFonts w:cs="Arial"/>
          <w:szCs w:val="20"/>
        </w:rPr>
        <w:t>ponovno odprl konkurenco med vsemi podpisniki krovnih okvirnih sporazumov</w:t>
      </w:r>
      <w:r>
        <w:rPr>
          <w:rFonts w:cs="Arial"/>
          <w:szCs w:val="20"/>
        </w:rPr>
        <w:t xml:space="preserve"> </w:t>
      </w:r>
      <w:r w:rsidRPr="00901B8A">
        <w:rPr>
          <w:rFonts w:cs="Arial"/>
          <w:szCs w:val="20"/>
        </w:rPr>
        <w:t>na podlagi merila iz 10.</w:t>
      </w:r>
      <w:r w:rsidR="003E3CE2">
        <w:rPr>
          <w:rFonts w:cs="Arial"/>
          <w:szCs w:val="20"/>
        </w:rPr>
        <w:t>2</w:t>
      </w:r>
      <w:r w:rsidRPr="00901B8A">
        <w:rPr>
          <w:rFonts w:cs="Arial"/>
          <w:szCs w:val="20"/>
        </w:rPr>
        <w:t xml:space="preserve"> točke teh navodil </w:t>
      </w:r>
      <w:r w:rsidR="008758FD">
        <w:rPr>
          <w:rFonts w:cs="Arial"/>
          <w:szCs w:val="20"/>
        </w:rPr>
        <w:t xml:space="preserve">in </w:t>
      </w:r>
      <w:r w:rsidRPr="00901B8A">
        <w:rPr>
          <w:rFonts w:cs="Arial"/>
          <w:szCs w:val="20"/>
        </w:rPr>
        <w:t>oddal naročilo najugodnejšemu ponudniku (dobavitelju)</w:t>
      </w:r>
      <w:r>
        <w:rPr>
          <w:rFonts w:cs="Arial"/>
          <w:szCs w:val="20"/>
        </w:rPr>
        <w:t xml:space="preserve"> </w:t>
      </w:r>
      <w:r w:rsidR="003B1A9D">
        <w:rPr>
          <w:rFonts w:cs="Arial"/>
          <w:szCs w:val="20"/>
        </w:rPr>
        <w:t xml:space="preserve">predvidoma </w:t>
      </w:r>
      <w:r>
        <w:rPr>
          <w:rFonts w:cs="Arial"/>
          <w:szCs w:val="20"/>
        </w:rPr>
        <w:t>za obdobje 28-ih mesecev, s katerim bodo posamezni naročniki sklenili p</w:t>
      </w:r>
      <w:r w:rsidR="002357BA">
        <w:rPr>
          <w:rFonts w:cs="Arial"/>
          <w:szCs w:val="20"/>
        </w:rPr>
        <w:t>osamezni</w:t>
      </w:r>
      <w:r w:rsidR="00D678CA" w:rsidRPr="00D678CA">
        <w:rPr>
          <w:rFonts w:cs="Arial"/>
          <w:szCs w:val="20"/>
        </w:rPr>
        <w:t xml:space="preserve"> okvirni sporazum</w:t>
      </w:r>
      <w:r>
        <w:rPr>
          <w:rFonts w:cs="Arial"/>
          <w:szCs w:val="20"/>
        </w:rPr>
        <w:t>.</w:t>
      </w:r>
    </w:p>
    <w:p w14:paraId="54AB7E2E" w14:textId="77777777" w:rsidR="00D678CA" w:rsidRPr="00D678CA" w:rsidRDefault="00D678CA" w:rsidP="003B547F">
      <w:pPr>
        <w:rPr>
          <w:rFonts w:cs="Arial"/>
          <w:szCs w:val="20"/>
        </w:rPr>
      </w:pPr>
    </w:p>
    <w:p w14:paraId="47F415A4" w14:textId="4C9FDF31" w:rsidR="00C969DB" w:rsidRDefault="00D678CA" w:rsidP="003B547F">
      <w:pPr>
        <w:rPr>
          <w:rFonts w:cs="Arial"/>
          <w:szCs w:val="20"/>
        </w:rPr>
      </w:pPr>
      <w:r w:rsidRPr="00D678CA">
        <w:rPr>
          <w:rFonts w:cs="Arial"/>
          <w:szCs w:val="20"/>
        </w:rPr>
        <w:t xml:space="preserve">Pred potekom </w:t>
      </w:r>
      <w:r w:rsidR="000A5812" w:rsidRPr="00AC0511">
        <w:rPr>
          <w:rFonts w:cs="Arial"/>
          <w:szCs w:val="20"/>
        </w:rPr>
        <w:t>obdobja, za katerega bo odprta konkurenca,</w:t>
      </w:r>
      <w:r w:rsidR="000A5812" w:rsidRPr="00D74039">
        <w:t xml:space="preserve"> </w:t>
      </w:r>
      <w:r w:rsidRPr="00D678CA">
        <w:rPr>
          <w:rFonts w:cs="Arial"/>
          <w:szCs w:val="20"/>
        </w:rPr>
        <w:t xml:space="preserve"> bo naročnik ponovno odprl konkurenco med vsemi podpisniki krovnih okvirnih sporazumov in na podlagi merila iz </w:t>
      </w:r>
      <w:r w:rsidR="00175933">
        <w:rPr>
          <w:rFonts w:cs="Arial"/>
          <w:szCs w:val="20"/>
        </w:rPr>
        <w:t>10.</w:t>
      </w:r>
      <w:r w:rsidR="003E3CE2">
        <w:rPr>
          <w:rFonts w:cs="Arial"/>
          <w:szCs w:val="20"/>
        </w:rPr>
        <w:t>2</w:t>
      </w:r>
      <w:r w:rsidR="00175933">
        <w:rPr>
          <w:rFonts w:cs="Arial"/>
          <w:szCs w:val="20"/>
        </w:rPr>
        <w:t xml:space="preserve"> točke</w:t>
      </w:r>
      <w:r w:rsidRPr="00D678CA">
        <w:rPr>
          <w:rFonts w:cs="Arial"/>
          <w:szCs w:val="20"/>
        </w:rPr>
        <w:t xml:space="preserve"> </w:t>
      </w:r>
      <w:r w:rsidR="00175933">
        <w:rPr>
          <w:rFonts w:cs="Arial"/>
          <w:szCs w:val="20"/>
        </w:rPr>
        <w:t xml:space="preserve">teh </w:t>
      </w:r>
      <w:r w:rsidRPr="00D678CA">
        <w:rPr>
          <w:rFonts w:cs="Arial"/>
          <w:szCs w:val="20"/>
        </w:rPr>
        <w:t xml:space="preserve">navodil oddal naročilo najugodnejšemu ponudniku (dobavitelju) </w:t>
      </w:r>
      <w:r w:rsidR="003B1A9D">
        <w:rPr>
          <w:rFonts w:cs="Arial"/>
          <w:szCs w:val="20"/>
        </w:rPr>
        <w:t xml:space="preserve">predvidoma </w:t>
      </w:r>
      <w:r w:rsidRPr="00D678CA">
        <w:rPr>
          <w:rFonts w:cs="Arial"/>
          <w:szCs w:val="20"/>
        </w:rPr>
        <w:t>za nadaljnje obdobje</w:t>
      </w:r>
      <w:r w:rsidR="00D0417D">
        <w:rPr>
          <w:rFonts w:cs="Arial"/>
          <w:szCs w:val="20"/>
        </w:rPr>
        <w:t xml:space="preserve"> 20-ih mesecev.</w:t>
      </w:r>
      <w:r w:rsidRPr="00D678CA">
        <w:rPr>
          <w:rFonts w:cs="Arial"/>
          <w:szCs w:val="20"/>
        </w:rPr>
        <w:t xml:space="preserve">  </w:t>
      </w:r>
    </w:p>
    <w:p w14:paraId="51E57B62" w14:textId="77777777" w:rsidR="00D678CA" w:rsidRPr="00F54DF7" w:rsidRDefault="00D678CA" w:rsidP="003B547F">
      <w:pPr>
        <w:rPr>
          <w:rFonts w:cs="Arial"/>
          <w:szCs w:val="20"/>
        </w:rPr>
      </w:pPr>
    </w:p>
    <w:p w14:paraId="69A9D120" w14:textId="7D8C9031" w:rsidR="006F1A3F" w:rsidRPr="00F54DF7" w:rsidRDefault="008708D9" w:rsidP="003B547F">
      <w:pPr>
        <w:pStyle w:val="Naslov1"/>
        <w:spacing w:line="260" w:lineRule="atLeast"/>
        <w:rPr>
          <w:rFonts w:cs="Arial"/>
          <w:sz w:val="20"/>
          <w:szCs w:val="20"/>
        </w:rPr>
      </w:pPr>
      <w:bookmarkStart w:id="10" w:name="_Toc336851732"/>
      <w:bookmarkStart w:id="11" w:name="_Toc336851780"/>
      <w:bookmarkStart w:id="12" w:name="_Toc430946513"/>
      <w:bookmarkStart w:id="13" w:name="_Toc202520425"/>
      <w:r w:rsidRPr="00F54DF7">
        <w:rPr>
          <w:rFonts w:cs="Arial"/>
          <w:sz w:val="20"/>
          <w:szCs w:val="20"/>
        </w:rPr>
        <w:lastRenderedPageBreak/>
        <w:t>R</w:t>
      </w:r>
      <w:r w:rsidR="006F1A3F" w:rsidRPr="00F54DF7">
        <w:rPr>
          <w:rFonts w:cs="Arial"/>
          <w:sz w:val="20"/>
          <w:szCs w:val="20"/>
        </w:rPr>
        <w:t>OK IN NAČIN PREDLOŽITVE PONUDBE</w:t>
      </w:r>
      <w:bookmarkEnd w:id="10"/>
      <w:bookmarkEnd w:id="11"/>
      <w:bookmarkEnd w:id="12"/>
      <w:bookmarkEnd w:id="13"/>
    </w:p>
    <w:p w14:paraId="32C8A0DA" w14:textId="77777777" w:rsidR="006F1A3F" w:rsidRPr="00F54DF7" w:rsidRDefault="006F1A3F" w:rsidP="003B547F">
      <w:pPr>
        <w:rPr>
          <w:rFonts w:cs="Arial"/>
          <w:szCs w:val="20"/>
        </w:rPr>
      </w:pPr>
    </w:p>
    <w:p w14:paraId="5EBCF2B3" w14:textId="64A0EA21" w:rsidR="00AE3602" w:rsidRPr="00AE3602" w:rsidRDefault="00AE3602" w:rsidP="003B547F">
      <w:pPr>
        <w:suppressAutoHyphens/>
        <w:autoSpaceDN w:val="0"/>
        <w:textAlignment w:val="baseline"/>
      </w:pPr>
      <w:r w:rsidRPr="00AE3602">
        <w:rPr>
          <w:rFonts w:cs="Arial"/>
          <w:szCs w:val="20"/>
        </w:rPr>
        <w:t>Ponudnik mora ponudbo predložiti v informacijski sistem e-JN (</w:t>
      </w:r>
      <w:r w:rsidR="00975A8D">
        <w:rPr>
          <w:rFonts w:cs="Arial"/>
          <w:szCs w:val="20"/>
        </w:rPr>
        <w:t>v nadaljnjem besedilu:</w:t>
      </w:r>
      <w:r w:rsidRPr="00AE3602">
        <w:rPr>
          <w:rFonts w:cs="Arial"/>
          <w:szCs w:val="20"/>
        </w:rPr>
        <w:t xml:space="preserve"> sistem e-JN) na spletnem naslovu </w:t>
      </w:r>
      <w:hyperlink r:id="rId8" w:history="1">
        <w:r w:rsidRPr="00AE3602">
          <w:rPr>
            <w:rFonts w:cs="Arial"/>
            <w:color w:val="0000FF"/>
            <w:szCs w:val="20"/>
            <w:u w:val="single"/>
          </w:rPr>
          <w:t>https://ejn.gov.si</w:t>
        </w:r>
      </w:hyperlink>
      <w:r w:rsidRPr="00AE3602">
        <w:rPr>
          <w:rFonts w:cs="Arial"/>
          <w:szCs w:val="20"/>
        </w:rPr>
        <w:t>, v skladu s točko 3 dokumenta Navodila za uporabo informacijskega sistema e-JN: PONUDNIKI, ki je del te dokumentacije</w:t>
      </w:r>
      <w:r w:rsidR="007714D1">
        <w:rPr>
          <w:rFonts w:cs="Arial"/>
          <w:szCs w:val="20"/>
        </w:rPr>
        <w:t xml:space="preserve"> v zvezi z oddajo javnega naročila</w:t>
      </w:r>
      <w:r w:rsidRPr="00AE3602">
        <w:rPr>
          <w:rFonts w:cs="Arial"/>
          <w:szCs w:val="20"/>
        </w:rPr>
        <w:t xml:space="preserve"> in objavljen na spletnem naslovu </w:t>
      </w:r>
      <w:hyperlink r:id="rId9" w:history="1">
        <w:r w:rsidRPr="00AE3602">
          <w:rPr>
            <w:rFonts w:cs="Arial"/>
            <w:color w:val="0000FF"/>
            <w:szCs w:val="20"/>
            <w:u w:val="single"/>
          </w:rPr>
          <w:t>https://ejn.gov.si</w:t>
        </w:r>
      </w:hyperlink>
      <w:r w:rsidRPr="00AE3602">
        <w:rPr>
          <w:rFonts w:cs="Arial"/>
          <w:szCs w:val="20"/>
        </w:rPr>
        <w:t>.</w:t>
      </w:r>
    </w:p>
    <w:p w14:paraId="11B7B285" w14:textId="77777777" w:rsidR="00AE3602" w:rsidRPr="00AE3602" w:rsidRDefault="00AE3602" w:rsidP="003B547F">
      <w:pPr>
        <w:suppressAutoHyphens/>
        <w:autoSpaceDN w:val="0"/>
        <w:textAlignment w:val="baseline"/>
        <w:rPr>
          <w:rFonts w:cs="Arial"/>
          <w:szCs w:val="20"/>
        </w:rPr>
      </w:pPr>
    </w:p>
    <w:p w14:paraId="4F484499" w14:textId="77777777" w:rsidR="00AE3602" w:rsidRPr="00AE3602" w:rsidRDefault="00AE3602" w:rsidP="003B547F">
      <w:pPr>
        <w:suppressAutoHyphens/>
        <w:autoSpaceDN w:val="0"/>
        <w:textAlignment w:val="baseline"/>
      </w:pPr>
      <w:r w:rsidRPr="00AE3602">
        <w:rPr>
          <w:rFonts w:cs="Arial"/>
          <w:szCs w:val="20"/>
        </w:rPr>
        <w:t xml:space="preserve">Ponudnik se mora pred oddajo ponudbe registrirati na spletnem naslovu </w:t>
      </w:r>
      <w:hyperlink r:id="rId10" w:history="1">
        <w:r w:rsidRPr="00AE3602">
          <w:rPr>
            <w:rFonts w:cs="Arial"/>
            <w:color w:val="0000FF"/>
            <w:szCs w:val="20"/>
            <w:u w:val="single"/>
          </w:rPr>
          <w:t>https://ejn.gov.si</w:t>
        </w:r>
      </w:hyperlink>
      <w:r w:rsidRPr="00AE3602">
        <w:rPr>
          <w:rFonts w:cs="Arial"/>
          <w:szCs w:val="20"/>
        </w:rPr>
        <w:t>, v skladu z Navodili za uporabo informacijskega sistema e-JN. Če je ponudnik že registriran v sistem e-JN, se v aplikacijo prijavi na istem naslovu.</w:t>
      </w:r>
    </w:p>
    <w:p w14:paraId="227C88D6" w14:textId="77777777" w:rsidR="00AE3602" w:rsidRPr="00AE3602" w:rsidRDefault="00AE3602" w:rsidP="003B547F">
      <w:pPr>
        <w:suppressAutoHyphens/>
        <w:autoSpaceDN w:val="0"/>
        <w:textAlignment w:val="baseline"/>
        <w:rPr>
          <w:rFonts w:cs="Arial"/>
          <w:szCs w:val="20"/>
        </w:rPr>
      </w:pPr>
    </w:p>
    <w:p w14:paraId="1E9A38C2" w14:textId="05FEB228" w:rsidR="00AE3602" w:rsidRPr="00AE3602" w:rsidRDefault="00AE3602" w:rsidP="003B547F">
      <w:pPr>
        <w:suppressAutoHyphens/>
        <w:autoSpaceDN w:val="0"/>
        <w:textAlignment w:val="baseline"/>
      </w:pPr>
      <w:r w:rsidRPr="00AE3602">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E3602">
        <w:rPr>
          <w:i/>
          <w:sz w:val="18"/>
          <w:vertAlign w:val="superscript"/>
        </w:rPr>
        <w:footnoteReference w:id="1"/>
      </w:r>
      <w:r w:rsidRPr="00AE3602">
        <w:t>). Z oddajo ponudbe je le-ta zavezujoča za čas, naveden v ponudbi, razen če jo uporabnik ponudnika umakne ali spremeni pred potekom roka za oddajo ponudb.</w:t>
      </w:r>
    </w:p>
    <w:p w14:paraId="1D803B1A" w14:textId="77777777" w:rsidR="00AE3602" w:rsidRPr="00AE3602" w:rsidRDefault="00AE3602" w:rsidP="003B547F">
      <w:pPr>
        <w:suppressAutoHyphens/>
        <w:autoSpaceDN w:val="0"/>
        <w:textAlignment w:val="baseline"/>
        <w:rPr>
          <w:rFonts w:cs="Arial"/>
          <w:szCs w:val="20"/>
          <w:lang w:eastAsia="sl-SI"/>
        </w:rPr>
      </w:pPr>
    </w:p>
    <w:p w14:paraId="5B681901" w14:textId="4E1344FD" w:rsidR="00AE3602" w:rsidRPr="00AE3602" w:rsidRDefault="00AE3602" w:rsidP="003B547F">
      <w:pPr>
        <w:suppressAutoHyphens/>
        <w:autoSpaceDN w:val="0"/>
        <w:textAlignment w:val="baseline"/>
      </w:pPr>
      <w:r w:rsidRPr="00AE3602">
        <w:t xml:space="preserve">Ponudba se šteje za pravočasno oddano, če jo naročnik prejme preko sistema e-JN </w:t>
      </w:r>
      <w:hyperlink r:id="rId11" w:history="1">
        <w:r w:rsidRPr="00AE3602">
          <w:rPr>
            <w:rFonts w:cs="Arial"/>
            <w:color w:val="0000FF"/>
            <w:szCs w:val="20"/>
            <w:u w:val="single"/>
            <w:lang w:eastAsia="sl-SI"/>
          </w:rPr>
          <w:t>https://ejn.gov.si</w:t>
        </w:r>
      </w:hyperlink>
      <w:r w:rsidRPr="00AE3602">
        <w:t xml:space="preserve"> najkasneje do dneva in ure, kot je to določeno v obvestilu o naročilu, objavljenem na portalu javnih naročil. Za oddano ponudbo se šteje ponudba, ki je v </w:t>
      </w:r>
      <w:r w:rsidR="001C2BF6">
        <w:t xml:space="preserve">informacijskem </w:t>
      </w:r>
      <w:r w:rsidRPr="00AE3602">
        <w:t>sistemu e-JN označena s statusom »ODDANO«.</w:t>
      </w:r>
    </w:p>
    <w:p w14:paraId="43941CEC" w14:textId="77777777" w:rsidR="00AE3602" w:rsidRPr="00AE3602" w:rsidRDefault="00AE3602" w:rsidP="003B547F">
      <w:pPr>
        <w:suppressAutoHyphens/>
        <w:autoSpaceDN w:val="0"/>
        <w:textAlignment w:val="baseline"/>
      </w:pPr>
    </w:p>
    <w:p w14:paraId="2426503E" w14:textId="361A0A60" w:rsidR="00AE3602" w:rsidRPr="00AE3602" w:rsidRDefault="00AE3602" w:rsidP="003B547F">
      <w:pPr>
        <w:suppressAutoHyphens/>
        <w:autoSpaceDN w:val="0"/>
        <w:textAlignment w:val="baseline"/>
      </w:pPr>
      <w:r w:rsidRPr="00AE3602">
        <w:t xml:space="preserve">Ponudnik lahko do roka za oddajo ponudb svojo ponudbo umakne ali spremeni. Če ponudnik v </w:t>
      </w:r>
      <w:r w:rsidR="001C2BF6">
        <w:t>informacijskem</w:t>
      </w:r>
      <w:r w:rsidR="001C2BF6" w:rsidRPr="00AE3602">
        <w:t xml:space="preserve"> </w:t>
      </w:r>
      <w:r w:rsidRPr="00AE3602">
        <w:t>sistemu e-JN svojo ponudbo umakne, se šteje, da ponudba ni bila oddana in je naročnik v sistemu e-JN tudi ne bo videl. Če ponudnik svojo ponudbo v</w:t>
      </w:r>
      <w:r w:rsidR="006461F0">
        <w:t xml:space="preserve"> informacijskem</w:t>
      </w:r>
      <w:r w:rsidRPr="00AE3602">
        <w:t xml:space="preserve"> sistemu e-JN spremeni, bo v sistemu odprta zadnja oddana ponudba.</w:t>
      </w:r>
    </w:p>
    <w:p w14:paraId="6CE13170" w14:textId="77777777" w:rsidR="00AE3602" w:rsidRPr="00AE3602" w:rsidRDefault="00AE3602" w:rsidP="003B547F">
      <w:pPr>
        <w:suppressAutoHyphens/>
        <w:autoSpaceDN w:val="0"/>
        <w:textAlignment w:val="baseline"/>
      </w:pPr>
    </w:p>
    <w:p w14:paraId="16328A81" w14:textId="77777777" w:rsidR="00AE3602" w:rsidRPr="00AE3602" w:rsidRDefault="00AE3602" w:rsidP="003B547F">
      <w:pPr>
        <w:suppressAutoHyphens/>
        <w:autoSpaceDN w:val="0"/>
        <w:textAlignment w:val="baseline"/>
      </w:pPr>
      <w:r w:rsidRPr="00AE3602">
        <w:t>Po preteku roka za predložitev ponudb ponudbe ne bo več mogoče oddati ali umakniti.</w:t>
      </w:r>
    </w:p>
    <w:p w14:paraId="2BF8313C" w14:textId="77777777" w:rsidR="00AE3602" w:rsidRPr="00AE3602" w:rsidRDefault="00AE3602" w:rsidP="003B547F">
      <w:pPr>
        <w:suppressAutoHyphens/>
        <w:autoSpaceDN w:val="0"/>
        <w:textAlignment w:val="baseline"/>
      </w:pPr>
    </w:p>
    <w:p w14:paraId="6B859161" w14:textId="77777777" w:rsidR="00AE3602" w:rsidRPr="00AE3602" w:rsidRDefault="00AE3602" w:rsidP="003B547F">
      <w:pPr>
        <w:suppressAutoHyphens/>
        <w:autoSpaceDN w:val="0"/>
        <w:spacing w:line="240" w:lineRule="auto"/>
        <w:textAlignment w:val="baseline"/>
      </w:pPr>
      <w:r w:rsidRPr="00AE3602">
        <w:t>Dostop do povezave za oddajo elektronske ponudbe v tem postopku javnega naročila je naveden v obvestilu o naročilu na portalu javnih naročil.</w:t>
      </w:r>
    </w:p>
    <w:p w14:paraId="3E19346F" w14:textId="77777777" w:rsidR="00C374DB" w:rsidRPr="00F54DF7" w:rsidRDefault="00C374DB" w:rsidP="003B547F">
      <w:pPr>
        <w:rPr>
          <w:rFonts w:cs="Arial"/>
          <w:szCs w:val="20"/>
          <w:highlight w:val="yellow"/>
        </w:rPr>
      </w:pPr>
    </w:p>
    <w:p w14:paraId="4E5E14A4" w14:textId="0A25031D" w:rsidR="00215550" w:rsidRPr="00A832C7" w:rsidRDefault="00215550" w:rsidP="003B547F">
      <w:pPr>
        <w:pStyle w:val="Naslov1"/>
        <w:spacing w:line="260" w:lineRule="atLeast"/>
        <w:rPr>
          <w:rFonts w:cs="Arial"/>
          <w:sz w:val="20"/>
          <w:szCs w:val="20"/>
        </w:rPr>
      </w:pPr>
      <w:bookmarkStart w:id="14" w:name="_Toc336851733"/>
      <w:bookmarkStart w:id="15" w:name="_Toc336851781"/>
      <w:bookmarkStart w:id="16" w:name="_Toc530406902"/>
      <w:bookmarkStart w:id="17" w:name="_Toc202520426"/>
      <w:r w:rsidRPr="00A832C7">
        <w:rPr>
          <w:rFonts w:cs="Arial"/>
          <w:sz w:val="20"/>
          <w:szCs w:val="20"/>
        </w:rPr>
        <w:t>INFORMACIJE V ZVEZI Z ODPIRANJEM PONUDB</w:t>
      </w:r>
      <w:bookmarkEnd w:id="14"/>
      <w:bookmarkEnd w:id="15"/>
      <w:bookmarkEnd w:id="16"/>
      <w:bookmarkEnd w:id="17"/>
    </w:p>
    <w:p w14:paraId="3117414E" w14:textId="099CEEA4" w:rsidR="006F4D86" w:rsidRDefault="006F4D86" w:rsidP="003B547F">
      <w:pPr>
        <w:rPr>
          <w:rFonts w:cs="Arial"/>
          <w:szCs w:val="20"/>
        </w:rPr>
      </w:pPr>
    </w:p>
    <w:p w14:paraId="07D957A6" w14:textId="7AF58EC3" w:rsidR="00AE3602" w:rsidRPr="00AE3602" w:rsidRDefault="00AE3602" w:rsidP="001C2BF6">
      <w:r w:rsidRPr="00AE3602">
        <w:rPr>
          <w:rFonts w:cs="Arial"/>
          <w:szCs w:val="20"/>
        </w:rPr>
        <w:t xml:space="preserve">Odpiranje ponudb bo potekalo samodejno v sistemu e-JN </w:t>
      </w:r>
      <w:r w:rsidRPr="00AE3602">
        <w:t xml:space="preserve">na spletnem naslovu </w:t>
      </w:r>
      <w:hyperlink r:id="rId12" w:history="1">
        <w:r w:rsidRPr="00AE3602">
          <w:rPr>
            <w:rFonts w:cs="Arial"/>
            <w:color w:val="0000FF"/>
            <w:szCs w:val="20"/>
            <w:u w:val="single"/>
            <w:lang w:eastAsia="sl-SI"/>
          </w:rPr>
          <w:t>https://ejn.gov.si</w:t>
        </w:r>
      </w:hyperlink>
      <w:r w:rsidRPr="00AE3602">
        <w:rPr>
          <w:rFonts w:cs="Arial"/>
          <w:color w:val="0000FF"/>
          <w:szCs w:val="20"/>
          <w:u w:val="single"/>
          <w:lang w:eastAsia="sl-SI"/>
        </w:rPr>
        <w:t xml:space="preserve"> </w:t>
      </w:r>
      <w:r w:rsidRPr="00AE3602">
        <w:t>na dan in uro, kot je to določeno v obvestilu o naročilu, objavljenem na portalu javnih naročil</w:t>
      </w:r>
      <w:r w:rsidR="001C2BF6">
        <w:t xml:space="preserve">, </w:t>
      </w:r>
      <w:r w:rsidR="001C2BF6" w:rsidRPr="00265619">
        <w:rPr>
          <w:szCs w:val="20"/>
        </w:rPr>
        <w:t>v dodatku k Uradnemu listu EU in v informacijskem sistemu e-JN</w:t>
      </w:r>
      <w:r w:rsidR="001C2BF6" w:rsidRPr="00D74039">
        <w:t>.</w:t>
      </w:r>
    </w:p>
    <w:p w14:paraId="38042EDB" w14:textId="77777777" w:rsidR="00AE3602" w:rsidRPr="00AE3602" w:rsidRDefault="00AE3602" w:rsidP="003B547F">
      <w:pPr>
        <w:suppressAutoHyphens/>
        <w:autoSpaceDN w:val="0"/>
        <w:textAlignment w:val="baseline"/>
      </w:pPr>
    </w:p>
    <w:p w14:paraId="13866034" w14:textId="3652417E" w:rsidR="00AE3602" w:rsidRPr="00AE3602" w:rsidRDefault="00AE3602" w:rsidP="003B547F">
      <w:pPr>
        <w:suppressAutoHyphens/>
        <w:autoSpaceDN w:val="0"/>
        <w:textAlignment w:val="baseline"/>
      </w:pPr>
      <w:r w:rsidRPr="004816FE">
        <w:t xml:space="preserve">Odpiranje poteka tako, da sistem e-JN samodejno ob uri, ki je določena za javno odpiranje ponudb, prikaže podatke o ponudniku, </w:t>
      </w:r>
      <w:r w:rsidRPr="004816FE">
        <w:rPr>
          <w:rFonts w:cs="Arial"/>
          <w:bCs/>
          <w:szCs w:val="20"/>
        </w:rPr>
        <w:t>skupni vrednosti brez davka</w:t>
      </w:r>
      <w:r w:rsidR="00D756B7">
        <w:rPr>
          <w:rFonts w:cs="Arial"/>
          <w:bCs/>
          <w:szCs w:val="20"/>
        </w:rPr>
        <w:t xml:space="preserve"> (z upoštevanim popustom)</w:t>
      </w:r>
      <w:r w:rsidRPr="004816FE">
        <w:rPr>
          <w:rFonts w:cs="Arial"/>
          <w:bCs/>
          <w:szCs w:val="20"/>
        </w:rPr>
        <w:t>, skupni vrednosti davka in skupni vrednosti z davkom</w:t>
      </w:r>
      <w:r w:rsidRPr="004816FE">
        <w:t xml:space="preserve"> ter omogoči dostop do predračuna, ki je naložen v sistemu e-JN v razdelku »Skupna ponudbena vrednost«, v delu »Predračun«.</w:t>
      </w:r>
      <w:r w:rsidRPr="00AE3602">
        <w:t xml:space="preserve"> </w:t>
      </w:r>
    </w:p>
    <w:p w14:paraId="252559CC" w14:textId="77777777" w:rsidR="00AE3602" w:rsidRPr="00AE3602" w:rsidRDefault="00AE3602" w:rsidP="003B547F">
      <w:pPr>
        <w:suppressAutoHyphens/>
        <w:autoSpaceDN w:val="0"/>
        <w:textAlignment w:val="baseline"/>
      </w:pPr>
    </w:p>
    <w:p w14:paraId="24F2B5B6" w14:textId="77777777" w:rsidR="00AE3602" w:rsidRPr="00AE3602" w:rsidRDefault="00AE3602" w:rsidP="003B547F">
      <w:pPr>
        <w:suppressAutoHyphens/>
        <w:autoSpaceDN w:val="0"/>
        <w:spacing w:line="240" w:lineRule="auto"/>
        <w:textAlignment w:val="baseline"/>
      </w:pPr>
      <w:r w:rsidRPr="00AE3602">
        <w:t>Ponudnikom, ki bodo oddali ponudbe, bo zapisnik o odpiranju ponudb na voljo v sistemu e-JN v seznamu prejetih ponudb.</w:t>
      </w:r>
    </w:p>
    <w:p w14:paraId="2062C2D6" w14:textId="77777777" w:rsidR="00AE3602" w:rsidRPr="00F54DF7" w:rsidRDefault="00AE3602" w:rsidP="003B547F">
      <w:pPr>
        <w:rPr>
          <w:rFonts w:cs="Arial"/>
          <w:szCs w:val="20"/>
        </w:rPr>
      </w:pPr>
    </w:p>
    <w:p w14:paraId="63696546" w14:textId="6BAADC1A" w:rsidR="00400A3C" w:rsidRPr="00F54DF7" w:rsidRDefault="00C91BF6" w:rsidP="003B547F">
      <w:pPr>
        <w:pStyle w:val="Naslov1"/>
        <w:spacing w:line="260" w:lineRule="atLeast"/>
        <w:rPr>
          <w:rFonts w:cs="Arial"/>
          <w:sz w:val="20"/>
          <w:szCs w:val="20"/>
        </w:rPr>
      </w:pPr>
      <w:bookmarkStart w:id="18" w:name="_Toc336851734"/>
      <w:bookmarkStart w:id="19" w:name="_Toc336851782"/>
      <w:bookmarkStart w:id="20" w:name="_Toc202520427"/>
      <w:bookmarkStart w:id="21" w:name="_Hlk511030459"/>
      <w:r w:rsidRPr="00F54DF7">
        <w:rPr>
          <w:rFonts w:cs="Arial"/>
          <w:sz w:val="20"/>
          <w:szCs w:val="20"/>
        </w:rPr>
        <w:t>PRAVNA PODLAGA</w:t>
      </w:r>
      <w:bookmarkEnd w:id="18"/>
      <w:bookmarkEnd w:id="19"/>
      <w:r w:rsidR="000E2957" w:rsidRPr="00F54DF7">
        <w:rPr>
          <w:rFonts w:cs="Arial"/>
          <w:sz w:val="20"/>
          <w:szCs w:val="20"/>
        </w:rPr>
        <w:t xml:space="preserve"> IN VIR FINANCIRANJA</w:t>
      </w:r>
      <w:bookmarkEnd w:id="20"/>
    </w:p>
    <w:bookmarkEnd w:id="21"/>
    <w:p w14:paraId="5D5F1E99" w14:textId="77777777" w:rsidR="008E4247" w:rsidRPr="00F54DF7" w:rsidRDefault="008E4247" w:rsidP="003B547F">
      <w:pPr>
        <w:rPr>
          <w:rFonts w:cs="Arial"/>
          <w:szCs w:val="20"/>
        </w:rPr>
      </w:pPr>
    </w:p>
    <w:p w14:paraId="2525AA33" w14:textId="494DCB3A" w:rsidR="000A4571" w:rsidRDefault="0032156A" w:rsidP="003B547F">
      <w:pPr>
        <w:rPr>
          <w:rFonts w:cs="Arial"/>
          <w:szCs w:val="20"/>
        </w:rPr>
      </w:pPr>
      <w:r w:rsidRPr="00F54DF7">
        <w:rPr>
          <w:rFonts w:cs="Arial"/>
          <w:szCs w:val="20"/>
        </w:rPr>
        <w:t>Naročnik izvaja postopek</w:t>
      </w:r>
      <w:r w:rsidR="008C7509" w:rsidRPr="00F54DF7">
        <w:rPr>
          <w:rFonts w:cs="Arial"/>
          <w:szCs w:val="20"/>
        </w:rPr>
        <w:t xml:space="preserve"> oddaje javnega naročila </w:t>
      </w:r>
      <w:r w:rsidRPr="00F54DF7">
        <w:rPr>
          <w:rFonts w:cs="Arial"/>
          <w:szCs w:val="20"/>
        </w:rPr>
        <w:t>na podlagi</w:t>
      </w:r>
      <w:r w:rsidR="00400A3C" w:rsidRPr="00F54DF7">
        <w:rPr>
          <w:rFonts w:cs="Arial"/>
          <w:szCs w:val="20"/>
        </w:rPr>
        <w:t xml:space="preserve"> veljavnega zakona in podzakonskih aktov, ki urejajo javno naročanje, v skladu z veljavno zakonodajo, ki ureja področje javnih financ ter področje</w:t>
      </w:r>
      <w:r w:rsidRPr="00F54DF7">
        <w:rPr>
          <w:rFonts w:cs="Arial"/>
          <w:szCs w:val="20"/>
        </w:rPr>
        <w:t>m</w:t>
      </w:r>
      <w:r w:rsidR="00400A3C" w:rsidRPr="00F54DF7">
        <w:rPr>
          <w:rFonts w:cs="Arial"/>
          <w:szCs w:val="20"/>
        </w:rPr>
        <w:t>, ki je predmet javnega naročila.</w:t>
      </w:r>
    </w:p>
    <w:p w14:paraId="487A5B38" w14:textId="190A4372" w:rsidR="00333FB2" w:rsidRDefault="00333FB2" w:rsidP="003B547F">
      <w:pPr>
        <w:rPr>
          <w:rFonts w:cs="Arial"/>
          <w:szCs w:val="20"/>
        </w:rPr>
      </w:pPr>
    </w:p>
    <w:p w14:paraId="1B3613FE" w14:textId="1644A0D5" w:rsidR="00333FB2" w:rsidRDefault="00DD4834" w:rsidP="003B547F">
      <w:pPr>
        <w:rPr>
          <w:rFonts w:eastAsia="Times New Roman"/>
          <w:szCs w:val="20"/>
          <w:lang w:eastAsia="sl-SI"/>
        </w:rPr>
      </w:pPr>
      <w:r w:rsidRPr="00DD4834">
        <w:rPr>
          <w:rFonts w:eastAsia="Times New Roman"/>
          <w:szCs w:val="20"/>
          <w:lang w:eastAsia="sl-SI"/>
        </w:rPr>
        <w:lastRenderedPageBreak/>
        <w:t>Vir sredstev financiranja je naveden v sklepih ter potrebah posameznih naročnikov.</w:t>
      </w:r>
      <w:r>
        <w:rPr>
          <w:rFonts w:eastAsia="Times New Roman"/>
          <w:szCs w:val="20"/>
          <w:lang w:eastAsia="sl-SI"/>
        </w:rPr>
        <w:t xml:space="preserve"> </w:t>
      </w:r>
      <w:r w:rsidR="00333FB2" w:rsidRPr="00DF6898">
        <w:rPr>
          <w:rFonts w:eastAsia="Times New Roman"/>
          <w:szCs w:val="20"/>
          <w:lang w:eastAsia="sl-SI"/>
        </w:rPr>
        <w:t xml:space="preserve">V primeru sofinanciranja posameznih naročnikov iz sredstev Evropske Unije, se temu ustrezno prilagodi vsebina </w:t>
      </w:r>
      <w:r w:rsidR="002357BA">
        <w:rPr>
          <w:rFonts w:eastAsia="Times New Roman"/>
          <w:szCs w:val="20"/>
          <w:lang w:eastAsia="sl-SI"/>
        </w:rPr>
        <w:t>posameznih</w:t>
      </w:r>
      <w:r w:rsidR="00706098">
        <w:rPr>
          <w:rFonts w:eastAsia="Times New Roman"/>
          <w:szCs w:val="20"/>
          <w:lang w:eastAsia="sl-SI"/>
        </w:rPr>
        <w:t xml:space="preserve"> okvirnih sporazumov</w:t>
      </w:r>
      <w:r w:rsidR="00333FB2" w:rsidRPr="00DF6898">
        <w:rPr>
          <w:rFonts w:eastAsia="Times New Roman"/>
          <w:szCs w:val="20"/>
          <w:lang w:eastAsia="sl-SI"/>
        </w:rPr>
        <w:t>.</w:t>
      </w:r>
    </w:p>
    <w:p w14:paraId="54EDEC40" w14:textId="069F8731" w:rsidR="0025737A" w:rsidRPr="00F54DF7" w:rsidRDefault="0025737A" w:rsidP="003B547F">
      <w:pPr>
        <w:rPr>
          <w:rFonts w:cs="Arial"/>
          <w:bCs/>
          <w:szCs w:val="20"/>
        </w:rPr>
      </w:pPr>
    </w:p>
    <w:p w14:paraId="719885FD" w14:textId="0B15D09B" w:rsidR="00400A3C" w:rsidRPr="00F54DF7" w:rsidRDefault="00C91BF6" w:rsidP="003B547F">
      <w:pPr>
        <w:pStyle w:val="Naslov1"/>
        <w:spacing w:line="260" w:lineRule="atLeast"/>
        <w:rPr>
          <w:rFonts w:cs="Arial"/>
          <w:sz w:val="20"/>
          <w:szCs w:val="20"/>
        </w:rPr>
      </w:pPr>
      <w:bookmarkStart w:id="22" w:name="_Toc336851735"/>
      <w:bookmarkStart w:id="23" w:name="_Toc336851783"/>
      <w:bookmarkStart w:id="24" w:name="_Toc202520428"/>
      <w:r w:rsidRPr="00F54DF7">
        <w:rPr>
          <w:rFonts w:cs="Arial"/>
          <w:sz w:val="20"/>
          <w:szCs w:val="20"/>
        </w:rPr>
        <w:t xml:space="preserve">TEMELJNA PRAVILA </w:t>
      </w:r>
      <w:bookmarkEnd w:id="22"/>
      <w:bookmarkEnd w:id="23"/>
      <w:r w:rsidR="00E763F2" w:rsidRPr="00F54DF7">
        <w:rPr>
          <w:rFonts w:cs="Arial"/>
          <w:sz w:val="20"/>
          <w:szCs w:val="20"/>
        </w:rPr>
        <w:t>POSLOVANJA</w:t>
      </w:r>
      <w:bookmarkEnd w:id="24"/>
    </w:p>
    <w:p w14:paraId="03592B02" w14:textId="77777777" w:rsidR="006B5CB6" w:rsidRPr="00F54DF7" w:rsidRDefault="006B5CB6" w:rsidP="003B547F">
      <w:pPr>
        <w:rPr>
          <w:rFonts w:cs="Arial"/>
          <w:szCs w:val="20"/>
        </w:rPr>
      </w:pPr>
    </w:p>
    <w:p w14:paraId="0ED39504" w14:textId="3F05F9A5" w:rsidR="006B5CB6" w:rsidRPr="00A832C7" w:rsidRDefault="00580246" w:rsidP="003B547F">
      <w:pPr>
        <w:pStyle w:val="Naslov2"/>
        <w:ind w:left="357"/>
      </w:pPr>
      <w:bookmarkStart w:id="25" w:name="_Toc336851736"/>
      <w:bookmarkStart w:id="26" w:name="_Toc336851784"/>
      <w:bookmarkStart w:id="27" w:name="_Toc202520429"/>
      <w:r w:rsidRPr="00A832C7">
        <w:t xml:space="preserve">Dostop do </w:t>
      </w:r>
      <w:bookmarkEnd w:id="25"/>
      <w:bookmarkEnd w:id="26"/>
      <w:r w:rsidR="00E8514A" w:rsidRPr="00A832C7">
        <w:t>dokumentacije v zvezi z oddajo javnega naročila</w:t>
      </w:r>
      <w:bookmarkEnd w:id="27"/>
    </w:p>
    <w:p w14:paraId="1350B9B7" w14:textId="77777777" w:rsidR="00F9245B" w:rsidRPr="00F54DF7" w:rsidRDefault="00F9245B" w:rsidP="003B547F"/>
    <w:p w14:paraId="783D9F4D" w14:textId="316497AB" w:rsidR="003C4865" w:rsidRDefault="00094893" w:rsidP="003B547F">
      <w:pPr>
        <w:rPr>
          <w:rFonts w:cs="Arial"/>
          <w:szCs w:val="20"/>
        </w:rPr>
      </w:pPr>
      <w:r w:rsidRPr="00F54DF7">
        <w:rPr>
          <w:rFonts w:cs="Arial"/>
          <w:szCs w:val="20"/>
        </w:rPr>
        <w:t>D</w:t>
      </w:r>
      <w:r w:rsidR="00F65276" w:rsidRPr="00F54DF7">
        <w:rPr>
          <w:rFonts w:cs="Arial"/>
          <w:szCs w:val="20"/>
        </w:rPr>
        <w:t>okumentacijo</w:t>
      </w:r>
      <w:r w:rsidR="00E8514A" w:rsidRPr="00F54DF7">
        <w:rPr>
          <w:rFonts w:cs="Arial"/>
          <w:szCs w:val="20"/>
        </w:rPr>
        <w:t xml:space="preserve"> v zvezi z oddajo javnega naročila</w:t>
      </w:r>
      <w:r w:rsidR="00F65276" w:rsidRPr="00F54DF7">
        <w:rPr>
          <w:rFonts w:cs="Arial"/>
          <w:szCs w:val="20"/>
        </w:rPr>
        <w:t xml:space="preserve"> </w:t>
      </w:r>
      <w:r w:rsidR="003C4865">
        <w:rPr>
          <w:rFonts w:cs="Arial"/>
          <w:szCs w:val="20"/>
        </w:rPr>
        <w:t>je objavljena v okviru tega naročila na portalu javnih naročil.</w:t>
      </w:r>
    </w:p>
    <w:p w14:paraId="1BCEF0AC" w14:textId="77777777" w:rsidR="003C4865" w:rsidRDefault="003C4865" w:rsidP="003B547F">
      <w:pPr>
        <w:rPr>
          <w:rFonts w:cs="Arial"/>
          <w:szCs w:val="20"/>
        </w:rPr>
      </w:pPr>
    </w:p>
    <w:p w14:paraId="6CE9AF92" w14:textId="6F15363F" w:rsidR="00400A3C" w:rsidRPr="00F54DF7" w:rsidRDefault="00400A3C" w:rsidP="003B547F">
      <w:pPr>
        <w:rPr>
          <w:rFonts w:cs="Arial"/>
          <w:szCs w:val="20"/>
        </w:rPr>
      </w:pPr>
      <w:r w:rsidRPr="00F54DF7">
        <w:rPr>
          <w:rFonts w:cs="Arial"/>
          <w:szCs w:val="20"/>
        </w:rPr>
        <w:t>Odkupnine za dokumentacijo</w:t>
      </w:r>
      <w:r w:rsidR="00E444B5">
        <w:rPr>
          <w:rFonts w:cs="Arial"/>
          <w:szCs w:val="20"/>
        </w:rPr>
        <w:t xml:space="preserve"> </w:t>
      </w:r>
      <w:r w:rsidR="00E444B5" w:rsidRPr="00E444B5">
        <w:rPr>
          <w:rFonts w:cs="Arial"/>
          <w:szCs w:val="20"/>
        </w:rPr>
        <w:t>v zvezi z oddajo javnega naročila</w:t>
      </w:r>
      <w:r w:rsidR="001673C6" w:rsidRPr="00F54DF7">
        <w:rPr>
          <w:rFonts w:cs="Arial"/>
          <w:szCs w:val="20"/>
        </w:rPr>
        <w:t xml:space="preserve"> </w:t>
      </w:r>
      <w:r w:rsidRPr="00F54DF7">
        <w:rPr>
          <w:rFonts w:cs="Arial"/>
          <w:szCs w:val="20"/>
        </w:rPr>
        <w:t>ni.</w:t>
      </w:r>
    </w:p>
    <w:p w14:paraId="5C015C0A" w14:textId="77777777" w:rsidR="006B5CB6" w:rsidRPr="00F54DF7" w:rsidRDefault="006B5CB6" w:rsidP="003B547F">
      <w:pPr>
        <w:rPr>
          <w:rFonts w:cs="Arial"/>
          <w:szCs w:val="20"/>
        </w:rPr>
      </w:pPr>
    </w:p>
    <w:p w14:paraId="3B34C9F8" w14:textId="19B68579" w:rsidR="00400A3C" w:rsidRPr="00A832C7" w:rsidRDefault="00AF1D23" w:rsidP="003B547F">
      <w:pPr>
        <w:pStyle w:val="Naslov2"/>
        <w:ind w:left="357"/>
      </w:pPr>
      <w:bookmarkStart w:id="28" w:name="_Toc336851737"/>
      <w:bookmarkStart w:id="29" w:name="_Toc336851785"/>
      <w:bookmarkStart w:id="30" w:name="_Toc202520430"/>
      <w:r w:rsidRPr="00A832C7">
        <w:t xml:space="preserve">Obvestila in pojasnila v zvezi z </w:t>
      </w:r>
      <w:bookmarkEnd w:id="28"/>
      <w:bookmarkEnd w:id="29"/>
      <w:r w:rsidRPr="00A832C7">
        <w:t>dokumentacijo</w:t>
      </w:r>
      <w:r w:rsidR="002F13DA" w:rsidRPr="00A832C7">
        <w:t xml:space="preserve"> v zvezi z oddajo javnega naročila</w:t>
      </w:r>
      <w:bookmarkEnd w:id="30"/>
    </w:p>
    <w:p w14:paraId="35DF5D7D" w14:textId="77777777" w:rsidR="00F9245B" w:rsidRPr="00F54DF7" w:rsidRDefault="00F9245B" w:rsidP="003B547F"/>
    <w:p w14:paraId="7561266C" w14:textId="77777777" w:rsidR="00215550" w:rsidRPr="00F54DF7" w:rsidRDefault="00215550" w:rsidP="003B547F">
      <w:pPr>
        <w:rPr>
          <w:rFonts w:cs="Arial"/>
          <w:szCs w:val="20"/>
        </w:rPr>
      </w:pPr>
      <w:r w:rsidRPr="00F54DF7">
        <w:rPr>
          <w:rFonts w:cs="Arial"/>
          <w:szCs w:val="20"/>
        </w:rPr>
        <w:t>Komunikacija s ponudniki o vprašanjih v zvezi z vsebino naročila in v zvezi s pripravo ponudbe poteka izključno preko portala javnih naročil.</w:t>
      </w:r>
    </w:p>
    <w:p w14:paraId="2B0BE456" w14:textId="77777777" w:rsidR="00215550" w:rsidRPr="00F54DF7" w:rsidRDefault="00215550" w:rsidP="003B547F">
      <w:pPr>
        <w:rPr>
          <w:rFonts w:cs="Arial"/>
          <w:szCs w:val="20"/>
        </w:rPr>
      </w:pPr>
    </w:p>
    <w:p w14:paraId="02438EB0" w14:textId="55794DFF" w:rsidR="00215550" w:rsidRPr="00F54DF7" w:rsidRDefault="00215550" w:rsidP="003B547F">
      <w:pPr>
        <w:rPr>
          <w:rFonts w:cs="Arial"/>
          <w:szCs w:val="20"/>
        </w:rPr>
      </w:pPr>
      <w:r w:rsidRPr="00F54DF7">
        <w:rPr>
          <w:rFonts w:cs="Arial"/>
          <w:szCs w:val="20"/>
        </w:rPr>
        <w:t xml:space="preserve">Naročnik bo zahtevo za pojasnilo </w:t>
      </w:r>
      <w:r w:rsidR="00C31372" w:rsidRPr="00F54DF7">
        <w:rPr>
          <w:rFonts w:cs="Arial"/>
          <w:szCs w:val="20"/>
        </w:rPr>
        <w:t>dokumentacije v zvezi z oddajo javnega naročila</w:t>
      </w:r>
      <w:r w:rsidRPr="00F54DF7">
        <w:rPr>
          <w:rFonts w:cs="Arial"/>
          <w:szCs w:val="20"/>
        </w:rPr>
        <w:t xml:space="preserve"> oziroma kakršnokoli drugo vprašanje v zvezi z naročilom štel kot pravočasno, v kolikor bo na portalu javnih naročil zastavljeno najkasneje do dneva in ure, kot je to določeno v obvestilu o naročilu, objavljenem na portalu javnih naročil in v dodatku k Uradnemu listu EU.</w:t>
      </w:r>
    </w:p>
    <w:p w14:paraId="74C5A870" w14:textId="77777777" w:rsidR="00215550" w:rsidRPr="00F54DF7" w:rsidRDefault="00215550" w:rsidP="003B547F">
      <w:pPr>
        <w:rPr>
          <w:rFonts w:cs="Arial"/>
          <w:szCs w:val="20"/>
        </w:rPr>
      </w:pPr>
    </w:p>
    <w:p w14:paraId="5DDBBADD" w14:textId="6C18717A" w:rsidR="00215550" w:rsidRPr="00F54DF7" w:rsidRDefault="003C4865" w:rsidP="003B547F">
      <w:pPr>
        <w:rPr>
          <w:rFonts w:cs="Arial"/>
          <w:szCs w:val="20"/>
        </w:rPr>
      </w:pPr>
      <w:r w:rsidRPr="00EC3D29">
        <w:rPr>
          <w:rFonts w:cs="Arial"/>
          <w:szCs w:val="20"/>
        </w:rPr>
        <w:t>Na zahteve za pojasnila oziroma druga vprašanja v zvezi z naročilom, zastavljena po tem roku, naročnik ne bo odgovarjal. Prav tako naročnik</w:t>
      </w:r>
      <w:r w:rsidRPr="00D74039">
        <w:t xml:space="preserve"> </w:t>
      </w:r>
      <w:r w:rsidR="00215550" w:rsidRPr="00F54DF7">
        <w:rPr>
          <w:rFonts w:cs="Arial"/>
          <w:szCs w:val="20"/>
        </w:rPr>
        <w:t>ne bo odgovarjal na komentarje.</w:t>
      </w:r>
    </w:p>
    <w:p w14:paraId="2FFF5A38" w14:textId="77777777" w:rsidR="00A86D38" w:rsidRPr="00F54DF7" w:rsidRDefault="00A86D38" w:rsidP="003B547F">
      <w:pPr>
        <w:rPr>
          <w:rFonts w:cs="Arial"/>
          <w:bCs/>
          <w:szCs w:val="20"/>
        </w:rPr>
      </w:pPr>
    </w:p>
    <w:p w14:paraId="7C007641" w14:textId="192720B1" w:rsidR="00400A3C" w:rsidRPr="00F54DF7" w:rsidRDefault="005E12E5" w:rsidP="003B547F">
      <w:pPr>
        <w:pStyle w:val="Naslov1"/>
        <w:spacing w:line="260" w:lineRule="atLeast"/>
        <w:rPr>
          <w:rFonts w:cs="Arial"/>
          <w:sz w:val="20"/>
          <w:szCs w:val="20"/>
        </w:rPr>
      </w:pPr>
      <w:bookmarkStart w:id="31" w:name="_Toc336851738"/>
      <w:bookmarkStart w:id="32" w:name="_Toc336851786"/>
      <w:bookmarkStart w:id="33" w:name="_Toc202520431"/>
      <w:r w:rsidRPr="00F54DF7">
        <w:rPr>
          <w:rFonts w:cs="Arial"/>
          <w:sz w:val="20"/>
          <w:szCs w:val="20"/>
        </w:rPr>
        <w:t xml:space="preserve">SESTAVA </w:t>
      </w:r>
      <w:r w:rsidR="00750910" w:rsidRPr="00F54DF7">
        <w:rPr>
          <w:rFonts w:cs="Arial"/>
          <w:sz w:val="20"/>
          <w:szCs w:val="20"/>
        </w:rPr>
        <w:t>D</w:t>
      </w:r>
      <w:r w:rsidRPr="00F54DF7">
        <w:rPr>
          <w:rFonts w:cs="Arial"/>
          <w:sz w:val="20"/>
          <w:szCs w:val="20"/>
        </w:rPr>
        <w:t>OKUMENTACIJE</w:t>
      </w:r>
      <w:bookmarkEnd w:id="31"/>
      <w:bookmarkEnd w:id="32"/>
      <w:r w:rsidR="00750910" w:rsidRPr="00F54DF7">
        <w:rPr>
          <w:rFonts w:cs="Arial"/>
          <w:sz w:val="20"/>
          <w:szCs w:val="20"/>
        </w:rPr>
        <w:t xml:space="preserve"> </w:t>
      </w:r>
      <w:r w:rsidR="008B06C1" w:rsidRPr="00F54DF7">
        <w:rPr>
          <w:rFonts w:cs="Arial"/>
          <w:sz w:val="20"/>
          <w:szCs w:val="20"/>
        </w:rPr>
        <w:t>v zvezi z oddajo javnega naročila</w:t>
      </w:r>
      <w:bookmarkEnd w:id="33"/>
    </w:p>
    <w:p w14:paraId="38C58484" w14:textId="77777777" w:rsidR="008E4247" w:rsidRPr="00F54DF7" w:rsidRDefault="008E4247" w:rsidP="003B547F">
      <w:pPr>
        <w:rPr>
          <w:rFonts w:cs="Arial"/>
          <w:szCs w:val="20"/>
        </w:rPr>
      </w:pPr>
    </w:p>
    <w:p w14:paraId="6B45DEA7" w14:textId="0FF5714D" w:rsidR="0016179C" w:rsidRDefault="008B06C1" w:rsidP="003B547F">
      <w:pPr>
        <w:spacing w:line="240" w:lineRule="auto"/>
        <w:rPr>
          <w:rFonts w:cs="Arial"/>
          <w:szCs w:val="20"/>
        </w:rPr>
      </w:pPr>
      <w:bookmarkStart w:id="34" w:name="_Hlk506530347"/>
      <w:r w:rsidRPr="00F54DF7">
        <w:rPr>
          <w:rFonts w:cs="Arial"/>
          <w:szCs w:val="20"/>
        </w:rPr>
        <w:t>D</w:t>
      </w:r>
      <w:r w:rsidR="0016179C" w:rsidRPr="00F54DF7">
        <w:rPr>
          <w:rFonts w:cs="Arial"/>
          <w:szCs w:val="20"/>
        </w:rPr>
        <w:t>okumentacijo</w:t>
      </w:r>
      <w:r w:rsidRPr="00F54DF7">
        <w:rPr>
          <w:rFonts w:cs="Arial"/>
          <w:szCs w:val="20"/>
        </w:rPr>
        <w:t xml:space="preserve"> v zvezi z oddajo javnega naročila</w:t>
      </w:r>
      <w:r w:rsidR="0016179C" w:rsidRPr="00F54DF7">
        <w:rPr>
          <w:rFonts w:cs="Arial"/>
          <w:szCs w:val="20"/>
        </w:rPr>
        <w:t xml:space="preserve"> sestavljajo: </w:t>
      </w:r>
    </w:p>
    <w:p w14:paraId="560858E9" w14:textId="77777777" w:rsidR="003F6607" w:rsidRPr="00F54DF7" w:rsidRDefault="003F6607" w:rsidP="003B547F">
      <w:pPr>
        <w:spacing w:line="240" w:lineRule="auto"/>
        <w:rPr>
          <w:rFonts w:cs="Arial"/>
          <w:szCs w:val="20"/>
        </w:rPr>
      </w:pPr>
    </w:p>
    <w:p w14:paraId="727B9BA2" w14:textId="2DC31D18" w:rsidR="0016179C" w:rsidRPr="00F54DF7" w:rsidRDefault="0016179C" w:rsidP="003B547F">
      <w:pPr>
        <w:numPr>
          <w:ilvl w:val="0"/>
          <w:numId w:val="4"/>
        </w:numPr>
        <w:rPr>
          <w:rFonts w:eastAsia="Times New Roman" w:cs="Arial"/>
          <w:bCs/>
          <w:szCs w:val="20"/>
        </w:rPr>
      </w:pPr>
      <w:r w:rsidRPr="00F54DF7">
        <w:rPr>
          <w:rFonts w:eastAsia="Times New Roman" w:cs="Arial"/>
          <w:bCs/>
          <w:szCs w:val="20"/>
        </w:rPr>
        <w:t>Navodila gospodarskim subjektom za pripravo ponudbe</w:t>
      </w:r>
      <w:r w:rsidR="00567210">
        <w:rPr>
          <w:rFonts w:eastAsia="Times New Roman" w:cs="Arial"/>
          <w:bCs/>
          <w:szCs w:val="20"/>
        </w:rPr>
        <w:t>;</w:t>
      </w:r>
    </w:p>
    <w:p w14:paraId="2D6A8D2B" w14:textId="4C4FBD72" w:rsidR="002248C2" w:rsidRPr="00F54DF7" w:rsidRDefault="0001781B" w:rsidP="003B547F">
      <w:pPr>
        <w:numPr>
          <w:ilvl w:val="0"/>
          <w:numId w:val="4"/>
        </w:numPr>
        <w:jc w:val="left"/>
        <w:rPr>
          <w:rFonts w:eastAsia="Times New Roman" w:cs="Arial"/>
          <w:bCs/>
          <w:szCs w:val="20"/>
        </w:rPr>
      </w:pPr>
      <w:r w:rsidRPr="00F54DF7">
        <w:rPr>
          <w:rFonts w:eastAsia="Times New Roman" w:cs="Arial"/>
          <w:bCs/>
          <w:szCs w:val="20"/>
        </w:rPr>
        <w:t>Obrazec »</w:t>
      </w:r>
      <w:r w:rsidR="002248C2" w:rsidRPr="00F54DF7">
        <w:rPr>
          <w:rFonts w:eastAsia="Times New Roman" w:cs="Arial"/>
          <w:bCs/>
          <w:szCs w:val="20"/>
        </w:rPr>
        <w:t>Predračun</w:t>
      </w:r>
      <w:r w:rsidRPr="00F54DF7">
        <w:rPr>
          <w:rFonts w:eastAsia="Times New Roman" w:cs="Arial"/>
          <w:bCs/>
          <w:szCs w:val="20"/>
        </w:rPr>
        <w:t>«</w:t>
      </w:r>
      <w:r w:rsidR="00567210">
        <w:rPr>
          <w:rFonts w:eastAsia="Times New Roman" w:cs="Arial"/>
          <w:bCs/>
          <w:szCs w:val="20"/>
        </w:rPr>
        <w:t>;</w:t>
      </w:r>
    </w:p>
    <w:p w14:paraId="0749E777" w14:textId="31FC6E24" w:rsidR="002248C2" w:rsidRPr="00F54DF7" w:rsidRDefault="002248C2" w:rsidP="003B547F">
      <w:pPr>
        <w:numPr>
          <w:ilvl w:val="0"/>
          <w:numId w:val="4"/>
        </w:numPr>
        <w:rPr>
          <w:rFonts w:cs="Arial"/>
          <w:szCs w:val="20"/>
        </w:rPr>
      </w:pPr>
      <w:r w:rsidRPr="00F54DF7">
        <w:rPr>
          <w:rFonts w:cs="Arial"/>
          <w:szCs w:val="20"/>
        </w:rPr>
        <w:t xml:space="preserve">Obrazec »ESPD« v elektronski obliki (datoteka </w:t>
      </w:r>
      <w:r w:rsidR="003A49F2" w:rsidRPr="00F54DF7">
        <w:rPr>
          <w:rFonts w:cs="Arial"/>
          <w:szCs w:val="20"/>
        </w:rPr>
        <w:t>*.</w:t>
      </w:r>
      <w:proofErr w:type="spellStart"/>
      <w:r w:rsidR="003A49F2" w:rsidRPr="00F54DF7">
        <w:rPr>
          <w:rFonts w:cs="Arial"/>
          <w:szCs w:val="20"/>
        </w:rPr>
        <w:t>xml</w:t>
      </w:r>
      <w:proofErr w:type="spellEnd"/>
      <w:r w:rsidRPr="00F54DF7">
        <w:rPr>
          <w:rFonts w:cs="Arial"/>
          <w:szCs w:val="20"/>
        </w:rPr>
        <w:t>) - za vse gospodarske subjekte</w:t>
      </w:r>
      <w:r w:rsidR="00567210">
        <w:rPr>
          <w:rFonts w:cs="Arial"/>
          <w:szCs w:val="20"/>
        </w:rPr>
        <w:t>;</w:t>
      </w:r>
    </w:p>
    <w:p w14:paraId="4A4B64FB" w14:textId="640337E0" w:rsidR="0016179C" w:rsidRPr="003612C8" w:rsidRDefault="0016179C" w:rsidP="003B547F">
      <w:pPr>
        <w:numPr>
          <w:ilvl w:val="0"/>
          <w:numId w:val="4"/>
        </w:numPr>
        <w:jc w:val="left"/>
        <w:rPr>
          <w:rFonts w:eastAsia="Times New Roman" w:cs="Arial"/>
          <w:bCs/>
          <w:szCs w:val="20"/>
        </w:rPr>
      </w:pPr>
      <w:r w:rsidRPr="003612C8">
        <w:rPr>
          <w:rFonts w:eastAsia="Times New Roman" w:cs="Arial"/>
          <w:bCs/>
          <w:szCs w:val="20"/>
        </w:rPr>
        <w:t>Obrazec »Zavarovanje za dobro izvedbo pogodbenih obveznosti«</w:t>
      </w:r>
      <w:r w:rsidR="004C547D" w:rsidRPr="003612C8">
        <w:rPr>
          <w:rFonts w:eastAsia="Times New Roman" w:cs="Arial"/>
          <w:bCs/>
          <w:szCs w:val="20"/>
        </w:rPr>
        <w:t>;</w:t>
      </w:r>
    </w:p>
    <w:p w14:paraId="1C3CADBE" w14:textId="7712F457" w:rsidR="0090356B" w:rsidRPr="0090356B" w:rsidRDefault="0016179C" w:rsidP="003B547F">
      <w:pPr>
        <w:pStyle w:val="Odstavekseznama"/>
        <w:numPr>
          <w:ilvl w:val="0"/>
          <w:numId w:val="4"/>
        </w:numPr>
        <w:rPr>
          <w:rFonts w:eastAsia="Times New Roman" w:cs="Arial"/>
          <w:bCs/>
          <w:szCs w:val="20"/>
        </w:rPr>
      </w:pPr>
      <w:r w:rsidRPr="0090356B">
        <w:rPr>
          <w:rFonts w:eastAsia="Times New Roman" w:cs="Arial"/>
          <w:bCs/>
          <w:szCs w:val="20"/>
        </w:rPr>
        <w:t xml:space="preserve">Vzorec </w:t>
      </w:r>
      <w:r w:rsidR="0090356B" w:rsidRPr="0090356B">
        <w:rPr>
          <w:rFonts w:eastAsia="Times New Roman" w:cs="Arial"/>
          <w:bCs/>
          <w:szCs w:val="20"/>
        </w:rPr>
        <w:t>krovne</w:t>
      </w:r>
      <w:r w:rsidR="00746460">
        <w:rPr>
          <w:rFonts w:eastAsia="Times New Roman" w:cs="Arial"/>
          <w:bCs/>
          <w:szCs w:val="20"/>
        </w:rPr>
        <w:t>ga okvirnega sporazuma</w:t>
      </w:r>
      <w:r w:rsidR="00F45372">
        <w:rPr>
          <w:rFonts w:eastAsia="Times New Roman" w:cs="Arial"/>
          <w:bCs/>
          <w:szCs w:val="20"/>
        </w:rPr>
        <w:t xml:space="preserve"> </w:t>
      </w:r>
      <w:r w:rsidR="00F45372" w:rsidRPr="00F45372">
        <w:rPr>
          <w:rFonts w:eastAsia="Times New Roman" w:cs="Arial"/>
          <w:bCs/>
          <w:szCs w:val="20"/>
        </w:rPr>
        <w:t xml:space="preserve">s prilogo 1 (seznam vseh posameznih naročnikov) in prilogo 2 (seznam </w:t>
      </w:r>
      <w:r w:rsidR="00F45372">
        <w:rPr>
          <w:rFonts w:eastAsia="Times New Roman" w:cs="Arial"/>
          <w:bCs/>
          <w:szCs w:val="20"/>
        </w:rPr>
        <w:t>merilnih</w:t>
      </w:r>
      <w:r w:rsidR="00F45372" w:rsidRPr="00F45372">
        <w:rPr>
          <w:rFonts w:eastAsia="Times New Roman" w:cs="Arial"/>
          <w:bCs/>
          <w:szCs w:val="20"/>
        </w:rPr>
        <w:t xml:space="preserve"> mest posameznih naročnikov)</w:t>
      </w:r>
      <w:r w:rsidR="00F45372">
        <w:rPr>
          <w:rFonts w:eastAsia="Times New Roman" w:cs="Arial"/>
          <w:bCs/>
          <w:szCs w:val="20"/>
        </w:rPr>
        <w:t>;</w:t>
      </w:r>
    </w:p>
    <w:p w14:paraId="496DCE8B" w14:textId="65DF2874" w:rsidR="0016179C" w:rsidRPr="00C841AB" w:rsidRDefault="0090356B" w:rsidP="003B547F">
      <w:pPr>
        <w:numPr>
          <w:ilvl w:val="0"/>
          <w:numId w:val="4"/>
        </w:numPr>
        <w:jc w:val="left"/>
        <w:rPr>
          <w:rFonts w:eastAsia="Times New Roman" w:cs="Arial"/>
          <w:bCs/>
          <w:szCs w:val="20"/>
        </w:rPr>
      </w:pPr>
      <w:r>
        <w:rPr>
          <w:rFonts w:eastAsia="Times New Roman" w:cs="Arial"/>
          <w:bCs/>
          <w:szCs w:val="20"/>
        </w:rPr>
        <w:t xml:space="preserve">Vzorec </w:t>
      </w:r>
      <w:r w:rsidR="00746460">
        <w:rPr>
          <w:rFonts w:cs="Arial"/>
          <w:szCs w:val="20"/>
        </w:rPr>
        <w:t>posameznega</w:t>
      </w:r>
      <w:r w:rsidR="00746460" w:rsidRPr="00BC6136">
        <w:rPr>
          <w:rFonts w:cs="Arial"/>
          <w:szCs w:val="20"/>
        </w:rPr>
        <w:t xml:space="preserve"> okvirnega sporazuma</w:t>
      </w:r>
      <w:r w:rsidR="00746460">
        <w:rPr>
          <w:rFonts w:cs="Arial"/>
          <w:szCs w:val="20"/>
        </w:rPr>
        <w:t>;</w:t>
      </w:r>
    </w:p>
    <w:p w14:paraId="3D1FCA20" w14:textId="4B94E91B" w:rsidR="00C841AB" w:rsidRDefault="00C841AB" w:rsidP="003B547F">
      <w:pPr>
        <w:numPr>
          <w:ilvl w:val="0"/>
          <w:numId w:val="4"/>
        </w:numPr>
        <w:jc w:val="left"/>
        <w:rPr>
          <w:rFonts w:eastAsia="Times New Roman" w:cs="Arial"/>
          <w:bCs/>
          <w:szCs w:val="20"/>
        </w:rPr>
      </w:pPr>
      <w:r>
        <w:rPr>
          <w:rFonts w:cs="Arial"/>
          <w:szCs w:val="20"/>
        </w:rPr>
        <w:t>Obrazec »Pooblastilo naročnika«;</w:t>
      </w:r>
    </w:p>
    <w:p w14:paraId="73340421" w14:textId="7DC5A114" w:rsidR="00596F2F" w:rsidRPr="001D3E8C" w:rsidRDefault="001D3E8C" w:rsidP="003B547F">
      <w:pPr>
        <w:numPr>
          <w:ilvl w:val="0"/>
          <w:numId w:val="4"/>
        </w:numPr>
        <w:rPr>
          <w:rFonts w:eastAsia="Times New Roman" w:cs="Arial"/>
          <w:bCs/>
          <w:szCs w:val="20"/>
        </w:rPr>
      </w:pPr>
      <w:r w:rsidRPr="001D3E8C">
        <w:rPr>
          <w:rFonts w:eastAsia="Times New Roman" w:cs="Arial"/>
          <w:bCs/>
          <w:szCs w:val="20"/>
        </w:rPr>
        <w:t xml:space="preserve">Navodila za uporabo informacijskega sistema e-JN: PONUDNIKI, objavljena na spletnem naslovu </w:t>
      </w:r>
      <w:hyperlink r:id="rId13" w:history="1">
        <w:r w:rsidRPr="001C4C28">
          <w:rPr>
            <w:rStyle w:val="Hiperpovezava"/>
            <w:rFonts w:eastAsia="Times New Roman" w:cs="Arial"/>
            <w:bCs/>
            <w:szCs w:val="20"/>
          </w:rPr>
          <w:t>https://ejn.gov.si</w:t>
        </w:r>
      </w:hyperlink>
      <w:r>
        <w:rPr>
          <w:rFonts w:eastAsia="Times New Roman" w:cs="Arial"/>
          <w:bCs/>
          <w:szCs w:val="20"/>
        </w:rPr>
        <w:t xml:space="preserve">. </w:t>
      </w:r>
    </w:p>
    <w:p w14:paraId="06C1973C" w14:textId="77777777" w:rsidR="00094893" w:rsidRPr="00F54DF7" w:rsidRDefault="00094893" w:rsidP="003B547F">
      <w:pPr>
        <w:rPr>
          <w:rFonts w:eastAsia="Times New Roman" w:cs="Arial"/>
          <w:bCs/>
          <w:szCs w:val="20"/>
        </w:rPr>
      </w:pPr>
    </w:p>
    <w:p w14:paraId="3C2746BD" w14:textId="4C7325D8" w:rsidR="002B330E" w:rsidRPr="00F54DF7" w:rsidRDefault="002B330E" w:rsidP="003B547F">
      <w:pPr>
        <w:pStyle w:val="Naslov1"/>
        <w:spacing w:line="260" w:lineRule="atLeast"/>
        <w:rPr>
          <w:rFonts w:cs="Arial"/>
          <w:sz w:val="20"/>
          <w:szCs w:val="20"/>
        </w:rPr>
      </w:pPr>
      <w:bookmarkStart w:id="35" w:name="_Toc202520432"/>
      <w:bookmarkEnd w:id="34"/>
      <w:r w:rsidRPr="00F54DF7">
        <w:rPr>
          <w:rFonts w:cs="Arial"/>
          <w:sz w:val="20"/>
          <w:szCs w:val="20"/>
        </w:rPr>
        <w:t>UGOTAVLJANJE SPOSOBNOSTI</w:t>
      </w:r>
      <w:bookmarkEnd w:id="35"/>
    </w:p>
    <w:p w14:paraId="49D19E3F" w14:textId="77777777" w:rsidR="008E4247" w:rsidRPr="00F54DF7" w:rsidRDefault="008E4247" w:rsidP="003B547F">
      <w:pPr>
        <w:rPr>
          <w:rFonts w:cs="Arial"/>
          <w:szCs w:val="20"/>
        </w:rPr>
      </w:pPr>
    </w:p>
    <w:p w14:paraId="09B0ABB6" w14:textId="25B15E3E" w:rsidR="008E4247" w:rsidRPr="00A832C7" w:rsidRDefault="00CC66A4" w:rsidP="003B547F">
      <w:pPr>
        <w:pStyle w:val="Naslov2"/>
        <w:ind w:left="357"/>
      </w:pPr>
      <w:bookmarkStart w:id="36" w:name="_Toc202520433"/>
      <w:r w:rsidRPr="00A832C7">
        <w:t>Ugotavljanje sposobnosti za sodelovanje v postopku oddaje javnega naročila in dokazila</w:t>
      </w:r>
      <w:bookmarkEnd w:id="36"/>
      <w:r w:rsidRPr="00A832C7">
        <w:t xml:space="preserve"> </w:t>
      </w:r>
    </w:p>
    <w:p w14:paraId="430A2EDF" w14:textId="77777777" w:rsidR="00F9245B" w:rsidRPr="00F54DF7" w:rsidRDefault="00F9245B" w:rsidP="003B547F"/>
    <w:p w14:paraId="3DA151DA" w14:textId="77777777" w:rsidR="002B6610" w:rsidRPr="002B6610" w:rsidRDefault="002B6610" w:rsidP="002B6610">
      <w:pPr>
        <w:spacing w:line="240" w:lineRule="auto"/>
        <w:rPr>
          <w:rFonts w:eastAsia="Times New Roman" w:cs="Arial"/>
          <w:szCs w:val="20"/>
          <w:lang w:eastAsia="sl-SI"/>
        </w:rPr>
      </w:pPr>
      <w:r w:rsidRPr="002B6610">
        <w:rPr>
          <w:rFonts w:eastAsia="Times New Roman" w:cs="Arial"/>
          <w:szCs w:val="20"/>
          <w:lang w:eastAsia="sl-SI"/>
        </w:rPr>
        <w:t>Ponudnik mora izpolnjevati vse v tej točki navedene pogoje.</w:t>
      </w:r>
    </w:p>
    <w:p w14:paraId="70CDF8C6" w14:textId="77777777" w:rsidR="002B6610" w:rsidRPr="002B6610" w:rsidRDefault="002B6610" w:rsidP="002B6610">
      <w:pPr>
        <w:spacing w:line="240" w:lineRule="auto"/>
        <w:rPr>
          <w:rFonts w:eastAsia="Times New Roman" w:cs="Arial"/>
          <w:szCs w:val="20"/>
          <w:lang w:eastAsia="sl-SI"/>
        </w:rPr>
      </w:pPr>
    </w:p>
    <w:p w14:paraId="28CDC94E" w14:textId="507A8F8B" w:rsidR="002B6610" w:rsidRPr="002B6610" w:rsidRDefault="002B6610" w:rsidP="002B6610">
      <w:pPr>
        <w:spacing w:line="240" w:lineRule="auto"/>
        <w:rPr>
          <w:rFonts w:eastAsia="Times New Roman" w:cs="Arial"/>
          <w:szCs w:val="20"/>
          <w:lang w:eastAsia="sl-SI"/>
        </w:rPr>
      </w:pPr>
      <w:r w:rsidRPr="002B6610">
        <w:rPr>
          <w:rFonts w:eastAsia="Times New Roman" w:cs="Arial"/>
          <w:szCs w:val="20"/>
          <w:lang w:eastAsia="sl-SI"/>
        </w:rPr>
        <w:t>Ob predložitvi ponudbe bo naročnik namesto potrdil, ki jih izdajajo javni organi ali tretje osebe, kot predhodni dokaz v zvezi s točko 9.1.1</w:t>
      </w:r>
      <w:r>
        <w:rPr>
          <w:rFonts w:eastAsia="Times New Roman" w:cs="Arial"/>
          <w:szCs w:val="20"/>
          <w:lang w:eastAsia="sl-SI"/>
        </w:rPr>
        <w:t xml:space="preserve">, točko </w:t>
      </w:r>
      <w:r w:rsidRPr="002B6610">
        <w:rPr>
          <w:rFonts w:eastAsia="Times New Roman" w:cs="Arial"/>
          <w:szCs w:val="20"/>
          <w:lang w:eastAsia="sl-SI"/>
        </w:rPr>
        <w:t>9.1.2</w:t>
      </w:r>
      <w:r>
        <w:rPr>
          <w:rFonts w:eastAsia="Times New Roman" w:cs="Arial"/>
          <w:szCs w:val="20"/>
          <w:lang w:eastAsia="sl-SI"/>
        </w:rPr>
        <w:t xml:space="preserve"> in točko </w:t>
      </w:r>
      <w:r w:rsidRPr="002B6610">
        <w:rPr>
          <w:rFonts w:eastAsia="Times New Roman" w:cs="Arial"/>
          <w:szCs w:val="20"/>
          <w:lang w:eastAsia="sl-SI"/>
        </w:rPr>
        <w:t>9.1.</w:t>
      </w:r>
      <w:r w:rsidR="003B1A9D">
        <w:rPr>
          <w:rFonts w:eastAsia="Times New Roman" w:cs="Arial"/>
          <w:szCs w:val="20"/>
          <w:lang w:eastAsia="sl-SI"/>
        </w:rPr>
        <w:t>3</w:t>
      </w:r>
      <w:r w:rsidRPr="002B6610">
        <w:rPr>
          <w:rFonts w:eastAsia="Times New Roman" w:cs="Arial"/>
          <w:szCs w:val="20"/>
          <w:lang w:eastAsia="sl-SI"/>
        </w:rPr>
        <w:t xml:space="preserve"> teh navodil gospodarskim subjektom, v skladu s 79. členom ZJN-3 sprejel ESPD, ki vključuje posodobljeno lastno izjavo. Naročnik bo lahko kadarkoli med postopkom gospodarske subjekte pozval, da predložijo vsa dokazila ali del dokazil v zvezi z navedbami v ESPD.</w:t>
      </w:r>
    </w:p>
    <w:p w14:paraId="79B07519" w14:textId="77777777" w:rsidR="002B6610" w:rsidRPr="002B6610" w:rsidRDefault="002B6610" w:rsidP="002B6610">
      <w:pPr>
        <w:spacing w:line="240" w:lineRule="auto"/>
        <w:rPr>
          <w:rFonts w:eastAsia="Times New Roman" w:cs="Arial"/>
          <w:szCs w:val="20"/>
          <w:lang w:eastAsia="sl-SI"/>
        </w:rPr>
      </w:pPr>
    </w:p>
    <w:p w14:paraId="01893007" w14:textId="4153C896" w:rsidR="002B6610" w:rsidRPr="002B6610" w:rsidRDefault="002B6610" w:rsidP="002B6610">
      <w:pPr>
        <w:spacing w:line="260" w:lineRule="exact"/>
        <w:rPr>
          <w:rFonts w:eastAsia="Times New Roman" w:cs="Arial"/>
          <w:szCs w:val="20"/>
          <w:lang w:eastAsia="sl-SI"/>
        </w:rPr>
      </w:pPr>
      <w:r w:rsidRPr="002B6610">
        <w:rPr>
          <w:rFonts w:eastAsia="Times New Roman" w:cs="Arial"/>
          <w:szCs w:val="20"/>
          <w:lang w:eastAsia="sl-SI"/>
        </w:rPr>
        <w:t xml:space="preserve">Naročnik bo lahko v času pregleda ponudb in pred oddajo javnega naročila od vseh gospodarskih subjektov zahteval, da predložijo najnovejša dokazila (potrdila, izjave) kot dokaz neobstoja razlogov za izključitev iz točke 9.1.1 teh navodil in kot dokaz izpolnjevanja pogoja za sodelovanje iz točke 9.1.2 in </w:t>
      </w:r>
      <w:r w:rsidRPr="002B6610">
        <w:rPr>
          <w:rFonts w:eastAsia="Times New Roman" w:cs="Arial"/>
          <w:szCs w:val="20"/>
          <w:lang w:eastAsia="sl-SI"/>
        </w:rPr>
        <w:lastRenderedPageBreak/>
        <w:t>točke 9.1.3 teh navodil, predložitev morebitnih pooblastil za preveritev izpolnjevanja zahtevanih pogojev oziroma podatkov, predložitev podatkov o naslovih, kjer je mogoče preveriti izpolnjevanje pogojev oziroma vse potrebno za pregled in preveritev ponudb.</w:t>
      </w:r>
    </w:p>
    <w:p w14:paraId="07043E69" w14:textId="77777777" w:rsidR="002B6610" w:rsidRPr="002B6610" w:rsidRDefault="002B6610" w:rsidP="002B6610">
      <w:pPr>
        <w:spacing w:line="260" w:lineRule="exact"/>
        <w:rPr>
          <w:rFonts w:eastAsia="Times New Roman" w:cs="Arial"/>
          <w:szCs w:val="20"/>
          <w:lang w:eastAsia="sl-SI"/>
        </w:rPr>
      </w:pPr>
    </w:p>
    <w:p w14:paraId="48DAE8A9" w14:textId="4642F8A9" w:rsidR="002B6610" w:rsidRPr="002B6610" w:rsidRDefault="002B6610" w:rsidP="002B6610">
      <w:pPr>
        <w:spacing w:line="260" w:lineRule="exact"/>
        <w:rPr>
          <w:rFonts w:eastAsia="Times New Roman" w:cs="Arial"/>
          <w:szCs w:val="20"/>
          <w:lang w:eastAsia="sl-SI"/>
        </w:rPr>
      </w:pPr>
      <w:r w:rsidRPr="002B6610">
        <w:rPr>
          <w:rFonts w:eastAsia="Times New Roman" w:cs="Arial"/>
          <w:szCs w:val="20"/>
          <w:lang w:eastAsia="sl-SI"/>
        </w:rPr>
        <w:t>Naročnik si pridržuje pravico do vpogleda v originalne dokumente in do preveritve verodostojnosti predloženih dokazil pri podpisniku le-teh.</w:t>
      </w:r>
      <w:r>
        <w:rPr>
          <w:rFonts w:eastAsia="Times New Roman" w:cs="Arial"/>
          <w:szCs w:val="20"/>
          <w:lang w:eastAsia="sl-SI"/>
        </w:rPr>
        <w:t xml:space="preserve"> </w:t>
      </w:r>
      <w:r w:rsidRPr="002B6610">
        <w:rPr>
          <w:rFonts w:eastAsia="Times New Roman" w:cs="Arial"/>
          <w:szCs w:val="20"/>
          <w:lang w:eastAsia="sl-SI"/>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F646BA6" w14:textId="77777777" w:rsidR="00FE2563" w:rsidRPr="00F54DF7" w:rsidRDefault="00FE2563" w:rsidP="003B547F">
      <w:pPr>
        <w:rPr>
          <w:rFonts w:eastAsia="Times New Roman" w:cs="Arial"/>
          <w:szCs w:val="20"/>
          <w:lang w:eastAsia="sl-SI"/>
        </w:rPr>
      </w:pPr>
    </w:p>
    <w:p w14:paraId="0D811988" w14:textId="2F1B2275" w:rsidR="00FE2563" w:rsidRDefault="0065451A" w:rsidP="003B547F">
      <w:pPr>
        <w:rPr>
          <w:rFonts w:eastAsia="Times New Roman" w:cs="Arial"/>
          <w:szCs w:val="20"/>
          <w:lang w:eastAsia="sl-SI"/>
        </w:rPr>
      </w:pPr>
      <w:r w:rsidRPr="0065451A">
        <w:rPr>
          <w:rFonts w:eastAsia="Times New Roman" w:cs="Arial"/>
          <w:szCs w:val="20"/>
          <w:lang w:eastAsia="sl-SI"/>
        </w:rPr>
        <w:t>Za skupne ponudbe in ponudbe s podizvajalci je potrebno upoštevati še točki 11.4.1 (Skupna ponudba) in 11.4.2 (Ponudba s podizvajalci) teh navodil. Za uporabo zmogljivosti drugih subjektov je potrebno upoštevati še točko 11.4.3.</w:t>
      </w:r>
    </w:p>
    <w:p w14:paraId="7EF85268" w14:textId="77777777" w:rsidR="0065451A" w:rsidRPr="00F54DF7" w:rsidRDefault="0065451A" w:rsidP="003B547F">
      <w:pPr>
        <w:rPr>
          <w:rFonts w:eastAsia="Times New Roman" w:cs="Arial"/>
          <w:szCs w:val="20"/>
          <w:lang w:eastAsia="sl-SI"/>
        </w:rPr>
      </w:pPr>
    </w:p>
    <w:p w14:paraId="37FF2697" w14:textId="33361CF9" w:rsidR="007576A0" w:rsidRDefault="00E055E0" w:rsidP="003B547F">
      <w:pPr>
        <w:pStyle w:val="Naslov3"/>
      </w:pPr>
      <w:bookmarkStart w:id="37" w:name="_Toc530406910"/>
      <w:bookmarkStart w:id="38" w:name="_Toc202520434"/>
      <w:r>
        <w:t>Neobstoj r</w:t>
      </w:r>
      <w:r w:rsidR="007576A0" w:rsidRPr="00F54DF7">
        <w:t>azlog</w:t>
      </w:r>
      <w:r>
        <w:t>ov</w:t>
      </w:r>
      <w:r w:rsidR="007576A0" w:rsidRPr="00F54DF7">
        <w:t xml:space="preserve"> za izključitev</w:t>
      </w:r>
      <w:bookmarkEnd w:id="37"/>
      <w:bookmarkEnd w:id="38"/>
    </w:p>
    <w:p w14:paraId="5B7E6066" w14:textId="77777777" w:rsidR="004C1C16" w:rsidRDefault="004C1C16" w:rsidP="004C1C16"/>
    <w:p w14:paraId="72AB04AF" w14:textId="77777777" w:rsidR="004C1C16" w:rsidRDefault="004C1C16" w:rsidP="004C1C16">
      <w:pPr>
        <w:rPr>
          <w:rFonts w:eastAsia="Times New Roman" w:cs="Arial"/>
          <w:szCs w:val="20"/>
          <w:lang w:eastAsia="sl-SI"/>
        </w:rPr>
      </w:pPr>
      <w:r w:rsidRPr="004C1C16">
        <w:rPr>
          <w:rFonts w:eastAsia="Times New Roman" w:cs="Arial"/>
          <w:szCs w:val="20"/>
          <w:lang w:eastAsia="sl-SI"/>
        </w:rPr>
        <w:t>Naročnik bo izključil gospodarski subjekt v primeru obstoja kateregakoli od v tej točki navedenih primerov, in sicer:</w:t>
      </w:r>
    </w:p>
    <w:p w14:paraId="0DEEBDC1" w14:textId="77777777" w:rsidR="004C1C16" w:rsidRPr="004C1C16" w:rsidRDefault="004C1C16" w:rsidP="004C1C16">
      <w:pPr>
        <w:rPr>
          <w:rFonts w:eastAsia="Times New Roman" w:cs="Arial"/>
          <w:szCs w:val="20"/>
          <w:lang w:eastAsia="sl-SI"/>
        </w:rPr>
      </w:pPr>
    </w:p>
    <w:p w14:paraId="25DF8FA8" w14:textId="77777777" w:rsidR="004C1C16" w:rsidRPr="004C1C16" w:rsidRDefault="004C1C16" w:rsidP="004C1C16">
      <w:pPr>
        <w:numPr>
          <w:ilvl w:val="0"/>
          <w:numId w:val="8"/>
        </w:numPr>
        <w:tabs>
          <w:tab w:val="num" w:pos="284"/>
        </w:tabs>
        <w:spacing w:line="260" w:lineRule="exact"/>
        <w:ind w:left="284" w:hanging="284"/>
        <w:rPr>
          <w:rFonts w:eastAsia="Times New Roman" w:cs="Arial"/>
          <w:szCs w:val="20"/>
          <w:lang w:eastAsia="sl-SI"/>
        </w:rPr>
      </w:pPr>
      <w:bookmarkStart w:id="39" w:name="_Hlk169524374"/>
      <w:r w:rsidRPr="004C1C16">
        <w:rPr>
          <w:rFonts w:eastAsia="Times New Roman" w:cs="Arial"/>
          <w:szCs w:val="20"/>
          <w:lang w:eastAsia="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0C96F108" w14:textId="77777777" w:rsidR="004C1C16" w:rsidRPr="004C1C16" w:rsidRDefault="004C1C16" w:rsidP="004C1C16">
      <w:pPr>
        <w:spacing w:line="260" w:lineRule="exact"/>
        <w:rPr>
          <w:rFonts w:eastAsia="Times New Roman" w:cs="Arial"/>
          <w:szCs w:val="20"/>
          <w:lang w:eastAsia="sl-SI"/>
        </w:rPr>
      </w:pPr>
    </w:p>
    <w:p w14:paraId="15A980F2" w14:textId="77777777" w:rsidR="004C1C16" w:rsidRPr="004C1C16" w:rsidRDefault="004C1C16" w:rsidP="004C1C16">
      <w:pPr>
        <w:spacing w:line="260" w:lineRule="exact"/>
        <w:ind w:left="284"/>
        <w:rPr>
          <w:rFonts w:eastAsia="Times New Roman" w:cs="Arial"/>
          <w:b/>
          <w:bCs/>
          <w:szCs w:val="20"/>
          <w:lang w:eastAsia="sl-SI"/>
        </w:rPr>
      </w:pPr>
      <w:bookmarkStart w:id="40" w:name="_Hlk169524411"/>
      <w:r w:rsidRPr="004C1C16">
        <w:rPr>
          <w:rFonts w:eastAsia="Times New Roman" w:cs="Arial"/>
          <w:b/>
          <w:bCs/>
          <w:szCs w:val="20"/>
          <w:lang w:eastAsia="sl-SI"/>
        </w:rPr>
        <w:t>DOKAZILA:</w:t>
      </w:r>
    </w:p>
    <w:p w14:paraId="22C490DE" w14:textId="77777777" w:rsidR="004C1C16" w:rsidRDefault="004C1C16" w:rsidP="004C1C16">
      <w:pPr>
        <w:spacing w:line="260" w:lineRule="exact"/>
        <w:ind w:left="284"/>
        <w:rPr>
          <w:rFonts w:eastAsia="Times New Roman" w:cs="Arial"/>
          <w:iCs/>
          <w:szCs w:val="20"/>
          <w:lang w:eastAsia="sl-SI"/>
        </w:rPr>
      </w:pPr>
      <w:r w:rsidRPr="004C1C16">
        <w:rPr>
          <w:rFonts w:eastAsia="Times New Roman" w:cs="Arial"/>
          <w:b/>
          <w:bCs/>
          <w:szCs w:val="20"/>
          <w:lang w:eastAsia="sl-SI"/>
        </w:rPr>
        <w:t>Izpolnjen obrazec »ESPD«</w:t>
      </w:r>
      <w:r w:rsidRPr="004C1C16">
        <w:rPr>
          <w:rFonts w:eastAsia="Times New Roman" w:cs="Arial"/>
          <w:szCs w:val="20"/>
          <w:lang w:eastAsia="sl-SI"/>
        </w:rPr>
        <w:t xml:space="preserve"> (v »Del III: Razlogi za izključitev, A: Razlogi, povezani s kazenskimi obsodbami, za vse gospodarske subjekte v ponudbi«). </w:t>
      </w:r>
      <w:r w:rsidRPr="004C1C16">
        <w:rPr>
          <w:rFonts w:eastAsia="Times New Roman" w:cs="Arial"/>
          <w:iCs/>
          <w:szCs w:val="20"/>
          <w:lang w:eastAsia="sl-SI"/>
        </w:rPr>
        <w:t>V kolikor je vaš odgovor v tem primeru »DA«, v navedena polja vpišete podatke, ki jih od vas zahteva ESPD. V primeru, da uveljavljate popravni mehanizem, z odgovorom »Da« na vprašanje »</w:t>
      </w:r>
      <w:r w:rsidRPr="004C1C16">
        <w:rPr>
          <w:rFonts w:eastAsia="Times New Roman" w:cs="Arial"/>
          <w:i/>
          <w:szCs w:val="20"/>
          <w:lang w:eastAsia="sl-SI"/>
        </w:rPr>
        <w:t>Ste sprejeli ukrepe, s katerimi ste dokazali svojo zanesljivost ("</w:t>
      </w:r>
      <w:proofErr w:type="spellStart"/>
      <w:r w:rsidRPr="004C1C16">
        <w:rPr>
          <w:rFonts w:eastAsia="Times New Roman" w:cs="Arial"/>
          <w:i/>
          <w:szCs w:val="20"/>
          <w:lang w:eastAsia="sl-SI"/>
        </w:rPr>
        <w:t>samočiščenje</w:t>
      </w:r>
      <w:proofErr w:type="spellEnd"/>
      <w:r w:rsidRPr="004C1C16">
        <w:rPr>
          <w:rFonts w:eastAsia="Times New Roman" w:cs="Arial"/>
          <w:i/>
          <w:szCs w:val="20"/>
          <w:lang w:eastAsia="sl-SI"/>
        </w:rPr>
        <w:t>")?«</w:t>
      </w:r>
      <w:r w:rsidRPr="004C1C16">
        <w:rPr>
          <w:rFonts w:eastAsia="Times New Roman" w:cs="Arial"/>
          <w:iCs/>
          <w:szCs w:val="20"/>
          <w:lang w:eastAsia="sl-SI"/>
        </w:rPr>
        <w:t xml:space="preserve"> v polje »</w:t>
      </w:r>
      <w:r w:rsidRPr="004C1C16">
        <w:rPr>
          <w:rFonts w:eastAsia="Times New Roman" w:cs="Arial"/>
          <w:i/>
          <w:szCs w:val="20"/>
          <w:lang w:eastAsia="sl-SI"/>
        </w:rPr>
        <w:t>Prosimo opišite jih</w:t>
      </w:r>
      <w:r w:rsidRPr="004C1C16">
        <w:rPr>
          <w:rFonts w:eastAsia="Times New Roman" w:cs="Arial"/>
          <w:iCs/>
          <w:szCs w:val="20"/>
          <w:lang w:eastAsia="sl-SI"/>
        </w:rPr>
        <w:t>*« napišete kršitve in ukrepe, s katerimi lahko dokažete svojo zanesljivost kljub obstoju razlogov za izključitev;</w:t>
      </w:r>
    </w:p>
    <w:p w14:paraId="5C30B684" w14:textId="77777777" w:rsidR="004C1C16" w:rsidRPr="004C1C16" w:rsidRDefault="004C1C16" w:rsidP="004C1C16">
      <w:pPr>
        <w:spacing w:line="260" w:lineRule="exact"/>
        <w:ind w:left="284"/>
        <w:rPr>
          <w:rFonts w:eastAsia="Times New Roman" w:cs="Arial"/>
          <w:iCs/>
          <w:szCs w:val="20"/>
          <w:lang w:eastAsia="sl-SI"/>
        </w:rPr>
      </w:pPr>
    </w:p>
    <w:p w14:paraId="69F65D07" w14:textId="77777777" w:rsidR="004C1C16" w:rsidRDefault="004C1C16" w:rsidP="004C1C16">
      <w:pPr>
        <w:spacing w:line="260" w:lineRule="exact"/>
        <w:ind w:left="284"/>
        <w:rPr>
          <w:rFonts w:eastAsia="Times New Roman" w:cs="Arial"/>
          <w:iCs/>
          <w:szCs w:val="20"/>
          <w:lang w:eastAsia="sl-SI"/>
        </w:rPr>
      </w:pPr>
      <w:r w:rsidRPr="004C1C16">
        <w:rPr>
          <w:rFonts w:eastAsia="Times New Roman" w:cs="Arial"/>
          <w:iCs/>
          <w:szCs w:val="20"/>
          <w:lang w:eastAsia="sl-SI"/>
        </w:rPr>
        <w:t>in</w:t>
      </w:r>
    </w:p>
    <w:p w14:paraId="1A72D399" w14:textId="77777777" w:rsidR="004C1C16" w:rsidRPr="004C1C16" w:rsidRDefault="004C1C16" w:rsidP="004C1C16">
      <w:pPr>
        <w:spacing w:line="260" w:lineRule="exact"/>
        <w:ind w:left="284"/>
        <w:rPr>
          <w:rFonts w:eastAsia="Times New Roman" w:cs="Arial"/>
          <w:iCs/>
          <w:szCs w:val="20"/>
          <w:lang w:eastAsia="sl-SI"/>
        </w:rPr>
      </w:pPr>
    </w:p>
    <w:p w14:paraId="2B5BC137" w14:textId="77777777" w:rsidR="004C1C16" w:rsidRPr="004C1C16" w:rsidRDefault="004C1C16" w:rsidP="004C1C16">
      <w:pPr>
        <w:spacing w:line="260" w:lineRule="exact"/>
        <w:ind w:left="284"/>
        <w:rPr>
          <w:rFonts w:eastAsia="Times New Roman" w:cs="Arial"/>
          <w:szCs w:val="20"/>
          <w:lang w:eastAsia="sl-SI"/>
        </w:rPr>
      </w:pPr>
      <w:r w:rsidRPr="004C1C16">
        <w:rPr>
          <w:rFonts w:eastAsia="Times New Roman" w:cs="Arial"/>
          <w:b/>
          <w:szCs w:val="20"/>
          <w:lang w:eastAsia="sl-SI"/>
        </w:rPr>
        <w:t xml:space="preserve">izpolnjen obrazec »ESPD« </w:t>
      </w:r>
      <w:r w:rsidRPr="004C1C16">
        <w:rPr>
          <w:rFonts w:eastAsia="Times New Roman" w:cs="Arial"/>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4401A1F3" w14:textId="77777777" w:rsidR="004C1C16" w:rsidRDefault="004C1C16" w:rsidP="004C1C16">
      <w:pPr>
        <w:spacing w:line="260" w:lineRule="exact"/>
        <w:ind w:left="284"/>
        <w:rPr>
          <w:rFonts w:eastAsia="Times New Roman" w:cs="Arial"/>
          <w:bCs/>
          <w:szCs w:val="20"/>
          <w:lang w:eastAsia="sl-SI"/>
        </w:rPr>
      </w:pPr>
    </w:p>
    <w:p w14:paraId="7A10357E" w14:textId="7E4F51CA" w:rsidR="004C1C16" w:rsidRPr="004C1C16" w:rsidRDefault="004C1C16" w:rsidP="004C1C16">
      <w:pPr>
        <w:spacing w:line="260" w:lineRule="exact"/>
        <w:ind w:left="284"/>
        <w:rPr>
          <w:rFonts w:eastAsia="Times New Roman" w:cs="Arial"/>
          <w:bCs/>
          <w:szCs w:val="20"/>
          <w:lang w:eastAsia="sl-SI"/>
        </w:rPr>
      </w:pPr>
      <w:r w:rsidRPr="004C1C16">
        <w:rPr>
          <w:rFonts w:eastAsia="Times New Roman" w:cs="Arial"/>
          <w:bCs/>
          <w:szCs w:val="20"/>
          <w:lang w:eastAsia="sl-SI"/>
        </w:rPr>
        <w:t>in</w:t>
      </w:r>
    </w:p>
    <w:p w14:paraId="641B1707" w14:textId="77777777" w:rsidR="004C1C16" w:rsidRDefault="004C1C16" w:rsidP="004C1C16">
      <w:pPr>
        <w:spacing w:line="260" w:lineRule="exact"/>
        <w:ind w:left="284"/>
        <w:rPr>
          <w:rFonts w:eastAsia="Times New Roman" w:cs="Arial"/>
          <w:b/>
          <w:bCs/>
          <w:szCs w:val="20"/>
          <w:lang w:eastAsia="sl-SI"/>
        </w:rPr>
      </w:pPr>
    </w:p>
    <w:p w14:paraId="5AE10CCC" w14:textId="1A5FB122" w:rsidR="004C1C16" w:rsidRPr="004C1C16" w:rsidRDefault="004C1C16" w:rsidP="004C1C16">
      <w:pPr>
        <w:spacing w:line="260" w:lineRule="exact"/>
        <w:ind w:left="284"/>
        <w:rPr>
          <w:rFonts w:eastAsia="Times New Roman" w:cs="Arial"/>
          <w:szCs w:val="20"/>
          <w:lang w:eastAsia="sl-SI"/>
        </w:rPr>
      </w:pPr>
      <w:r w:rsidRPr="004C1C16">
        <w:rPr>
          <w:rFonts w:eastAsia="Times New Roman" w:cs="Arial"/>
          <w:b/>
          <w:bCs/>
          <w:szCs w:val="20"/>
          <w:lang w:eastAsia="sl-SI"/>
        </w:rPr>
        <w:t>izpolnjen obrazec »ESPD«</w:t>
      </w:r>
      <w:r w:rsidRPr="004C1C16">
        <w:rPr>
          <w:rFonts w:eastAsia="Times New Roman" w:cs="Arial"/>
          <w:szCs w:val="20"/>
          <w:lang w:eastAsia="sl-SI"/>
        </w:rPr>
        <w:t xml:space="preserve"> (</w:t>
      </w:r>
      <w:proofErr w:type="spellStart"/>
      <w:r w:rsidRPr="004C1C16">
        <w:rPr>
          <w:rFonts w:eastAsia="Times New Roman" w:cs="Arial"/>
          <w:szCs w:val="20"/>
          <w:lang w:eastAsia="sl-SI"/>
        </w:rPr>
        <w:t>v»Del</w:t>
      </w:r>
      <w:proofErr w:type="spellEnd"/>
      <w:r w:rsidRPr="004C1C16">
        <w:rPr>
          <w:rFonts w:eastAsia="Times New Roman" w:cs="Arial"/>
          <w:szCs w:val="20"/>
          <w:lang w:eastAsia="sl-SI"/>
        </w:rPr>
        <w:t xml:space="preserve">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w:t>
      </w:r>
      <w:r w:rsidRPr="004C1C16">
        <w:rPr>
          <w:rFonts w:eastAsia="Times New Roman" w:cs="Arial"/>
          <w:i/>
          <w:iCs/>
          <w:szCs w:val="20"/>
          <w:lang w:eastAsia="sl-SI"/>
        </w:rPr>
        <w:t xml:space="preserve">»Po potrebi </w:t>
      </w:r>
      <w:r w:rsidRPr="004C1C16">
        <w:rPr>
          <w:rFonts w:eastAsia="Times New Roman" w:cs="Arial"/>
          <w:i/>
          <w:iCs/>
          <w:szCs w:val="20"/>
          <w:lang w:eastAsia="sl-SI"/>
        </w:rPr>
        <w:lastRenderedPageBreak/>
        <w:t>navedite dodatne informacije o predstavništvu (njegove oblike, namen, EMŠO…)«</w:t>
      </w:r>
      <w:r w:rsidRPr="004C1C16">
        <w:rPr>
          <w:rFonts w:eastAsia="Times New Roman" w:cs="Arial"/>
          <w:szCs w:val="20"/>
          <w:lang w:eastAsia="sl-SI"/>
        </w:rPr>
        <w:t xml:space="preserve"> </w:t>
      </w:r>
      <w:r w:rsidRPr="004C1C16">
        <w:rPr>
          <w:rFonts w:eastAsia="Times New Roman" w:cs="Arial"/>
          <w:b/>
          <w:bCs/>
          <w:szCs w:val="20"/>
          <w:lang w:eastAsia="sl-SI"/>
        </w:rPr>
        <w:t>navedete njihov EMŠO in vsa njihova državljanstva</w:t>
      </w:r>
      <w:r w:rsidRPr="004C1C16">
        <w:rPr>
          <w:rFonts w:eastAsia="Times New Roman" w:cs="Arial"/>
          <w:bCs/>
          <w:szCs w:val="20"/>
          <w:lang w:eastAsia="sl-SI"/>
        </w:rPr>
        <w:t xml:space="preserve"> </w:t>
      </w:r>
      <w:r w:rsidRPr="004C1C16">
        <w:rPr>
          <w:rFonts w:eastAsia="Times New Roman" w:cs="Arial"/>
          <w:szCs w:val="20"/>
          <w:lang w:eastAsia="sl-SI"/>
        </w:rPr>
        <w:t xml:space="preserve">za namen pridobitve podatkov iz kazenske evidence. S klikom na znak </w:t>
      </w:r>
      <w:r w:rsidRPr="004C1C16">
        <w:rPr>
          <w:rFonts w:eastAsia="Times New Roman" w:cs="Arial"/>
          <w:bCs/>
          <w:szCs w:val="20"/>
          <w:lang w:eastAsia="sl-SI"/>
        </w:rPr>
        <w:t xml:space="preserve">&lt;+&gt; </w:t>
      </w:r>
      <w:r w:rsidRPr="004C1C16">
        <w:rPr>
          <w:rFonts w:eastAsia="Times New Roman" w:cs="Arial"/>
          <w:szCs w:val="20"/>
          <w:lang w:eastAsia="sl-SI"/>
        </w:rPr>
        <w:t>lahko gospodarski subjekt doda nov sklop polj za vnos več zakonitih zastopnikov.</w:t>
      </w:r>
    </w:p>
    <w:p w14:paraId="06B4C8DA" w14:textId="77777777" w:rsidR="004C1C16" w:rsidRPr="004C1C16" w:rsidRDefault="004C1C16" w:rsidP="004C1C16">
      <w:pPr>
        <w:spacing w:line="260" w:lineRule="exact"/>
        <w:ind w:left="284"/>
        <w:rPr>
          <w:rFonts w:eastAsia="Times New Roman" w:cs="Arial"/>
          <w:szCs w:val="20"/>
          <w:lang w:eastAsia="sl-SI"/>
        </w:rPr>
      </w:pPr>
    </w:p>
    <w:p w14:paraId="608A0565" w14:textId="77777777" w:rsidR="004C1C16" w:rsidRPr="004C1C16" w:rsidRDefault="004C1C16" w:rsidP="004C1C16">
      <w:pPr>
        <w:spacing w:line="260" w:lineRule="exact"/>
        <w:ind w:left="284"/>
        <w:rPr>
          <w:rFonts w:eastAsia="Times New Roman" w:cs="Arial"/>
          <w:szCs w:val="20"/>
          <w:lang w:eastAsia="sl-SI"/>
        </w:rPr>
      </w:pPr>
      <w:r w:rsidRPr="004C1C16">
        <w:rPr>
          <w:rFonts w:eastAsia="Times New Roman" w:cs="Arial"/>
          <w:szCs w:val="20"/>
          <w:lang w:eastAsia="sl-SI"/>
        </w:rPr>
        <w:t>Ponudnik lahko potrdila iz kazenske evidence priloži tudi sam. Tako predložena potrdila morajo odražati zadnje stanje, v nobenem primeru pa ne smejo biti starejša od 4 mesecev, šteto od roka za oddajo ponudb.</w:t>
      </w:r>
    </w:p>
    <w:p w14:paraId="29FDE85B" w14:textId="77777777" w:rsidR="004C1C16" w:rsidRPr="004C1C16" w:rsidRDefault="004C1C16" w:rsidP="004C1C16">
      <w:pPr>
        <w:spacing w:line="260" w:lineRule="exact"/>
        <w:ind w:left="284"/>
        <w:rPr>
          <w:rFonts w:eastAsia="Times New Roman" w:cs="Arial"/>
          <w:szCs w:val="20"/>
          <w:lang w:eastAsia="sl-SI"/>
        </w:rPr>
      </w:pPr>
    </w:p>
    <w:p w14:paraId="0CC7BDC8" w14:textId="77777777" w:rsidR="004C1C16" w:rsidRPr="004C1C16" w:rsidRDefault="004C1C16" w:rsidP="004C1C16">
      <w:pPr>
        <w:spacing w:line="260" w:lineRule="exact"/>
        <w:ind w:left="284"/>
        <w:rPr>
          <w:rFonts w:eastAsia="Times New Roman" w:cs="Arial"/>
          <w:szCs w:val="20"/>
          <w:lang w:eastAsia="sl-SI"/>
        </w:rPr>
      </w:pPr>
      <w:r w:rsidRPr="004C1C16">
        <w:rPr>
          <w:rFonts w:eastAsia="Times New Roman" w:cs="Arial"/>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5C86983" w14:textId="77777777" w:rsidR="004C1C16" w:rsidRPr="004C1C16" w:rsidRDefault="004C1C16" w:rsidP="004C1C16">
      <w:pPr>
        <w:spacing w:line="260" w:lineRule="exact"/>
        <w:ind w:left="284"/>
        <w:rPr>
          <w:rFonts w:eastAsia="Times New Roman" w:cs="Arial"/>
          <w:szCs w:val="20"/>
          <w:lang w:eastAsia="sl-SI"/>
        </w:rPr>
      </w:pPr>
    </w:p>
    <w:p w14:paraId="5484A7D9" w14:textId="77777777" w:rsidR="004C1C16" w:rsidRPr="004C1C16" w:rsidRDefault="004C1C16" w:rsidP="004C1C16">
      <w:pPr>
        <w:spacing w:line="260" w:lineRule="exact"/>
        <w:ind w:left="284"/>
        <w:rPr>
          <w:rFonts w:eastAsia="Times New Roman" w:cs="Arial"/>
          <w:szCs w:val="20"/>
          <w:lang w:eastAsia="sl-SI"/>
        </w:rPr>
      </w:pPr>
      <w:r w:rsidRPr="004C1C16">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4C1C16">
        <w:rPr>
          <w:rFonts w:eastAsia="Times New Roman" w:cs="Arial"/>
          <w:szCs w:val="20"/>
          <w:lang w:eastAsia="sl-SI"/>
        </w:rPr>
        <w:t>predkvalifikacijski</w:t>
      </w:r>
      <w:proofErr w:type="spellEnd"/>
      <w:r w:rsidRPr="004C1C16">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39"/>
    <w:bookmarkEnd w:id="40"/>
    <w:p w14:paraId="002800D5" w14:textId="77777777" w:rsidR="004C1C16" w:rsidRPr="004C1C16" w:rsidRDefault="004C1C16" w:rsidP="004C1C16">
      <w:pPr>
        <w:spacing w:line="260" w:lineRule="exact"/>
        <w:ind w:left="284"/>
        <w:rPr>
          <w:rFonts w:eastAsia="Times New Roman" w:cs="Arial"/>
          <w:szCs w:val="20"/>
          <w:lang w:eastAsia="sl-SI"/>
        </w:rPr>
      </w:pPr>
    </w:p>
    <w:p w14:paraId="19B4AC6B" w14:textId="77777777" w:rsidR="004C1C16" w:rsidRPr="004C1C16" w:rsidRDefault="004C1C16" w:rsidP="004C1C16">
      <w:pPr>
        <w:numPr>
          <w:ilvl w:val="0"/>
          <w:numId w:val="8"/>
        </w:numPr>
        <w:tabs>
          <w:tab w:val="num" w:pos="284"/>
        </w:tabs>
        <w:spacing w:line="260" w:lineRule="exact"/>
        <w:ind w:left="284" w:hanging="284"/>
        <w:rPr>
          <w:rFonts w:eastAsia="Times New Roman" w:cs="Arial"/>
          <w:szCs w:val="20"/>
          <w:lang w:eastAsia="sl-SI"/>
        </w:rPr>
      </w:pPr>
      <w:r w:rsidRPr="004C1C16">
        <w:rPr>
          <w:rFonts w:eastAsia="Times New Roman" w:cs="Arial"/>
          <w:szCs w:val="20"/>
          <w:lang w:eastAsia="sl-SI"/>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34751D3" w14:textId="77777777" w:rsidR="004C1C16" w:rsidRPr="004C1C16" w:rsidRDefault="004C1C16" w:rsidP="004C1C16">
      <w:pPr>
        <w:spacing w:line="260" w:lineRule="exact"/>
        <w:ind w:left="284"/>
        <w:rPr>
          <w:rFonts w:eastAsia="Times New Roman" w:cs="Arial"/>
          <w:b/>
          <w:bCs/>
          <w:szCs w:val="20"/>
          <w:lang w:eastAsia="sl-SI"/>
        </w:rPr>
      </w:pPr>
    </w:p>
    <w:p w14:paraId="221AE267" w14:textId="77777777" w:rsidR="004C1C16" w:rsidRPr="004C1C16" w:rsidRDefault="004C1C16" w:rsidP="004C1C16">
      <w:pPr>
        <w:spacing w:line="260" w:lineRule="exact"/>
        <w:ind w:left="284"/>
        <w:rPr>
          <w:rFonts w:eastAsia="Times New Roman" w:cs="Arial"/>
          <w:b/>
          <w:bCs/>
          <w:szCs w:val="20"/>
          <w:lang w:eastAsia="sl-SI"/>
        </w:rPr>
      </w:pPr>
      <w:r w:rsidRPr="004C1C16">
        <w:rPr>
          <w:rFonts w:eastAsia="Times New Roman" w:cs="Arial"/>
          <w:b/>
          <w:bCs/>
          <w:szCs w:val="20"/>
          <w:lang w:eastAsia="sl-SI"/>
        </w:rPr>
        <w:t xml:space="preserve">DOKAZILO: </w:t>
      </w:r>
    </w:p>
    <w:p w14:paraId="7C6C51CC" w14:textId="77777777" w:rsidR="004C1C16" w:rsidRPr="004C1C16" w:rsidRDefault="004C1C16" w:rsidP="004C1C16">
      <w:pPr>
        <w:spacing w:line="260" w:lineRule="exact"/>
        <w:ind w:left="284"/>
        <w:rPr>
          <w:rFonts w:eastAsia="Times New Roman" w:cs="Arial"/>
          <w:szCs w:val="20"/>
          <w:lang w:eastAsia="sl-SI"/>
        </w:rPr>
      </w:pPr>
      <w:r w:rsidRPr="004C1C16">
        <w:rPr>
          <w:rFonts w:eastAsia="Times New Roman" w:cs="Arial"/>
          <w:b/>
          <w:bCs/>
          <w:szCs w:val="20"/>
          <w:lang w:eastAsia="sl-SI"/>
        </w:rPr>
        <w:t>Izpolnjen obrazec »ESPD«</w:t>
      </w:r>
      <w:r w:rsidRPr="004C1C16">
        <w:rPr>
          <w:rFonts w:eastAsia="Times New Roman" w:cs="Arial"/>
          <w:szCs w:val="20"/>
          <w:lang w:eastAsia="sl-SI"/>
        </w:rPr>
        <w:t xml:space="preserve"> (v »Del III: Razlogi za izključitev, B: Razlogi, povezani s plačilom davkov ali prispevkov za socialno varnost</w:t>
      </w:r>
      <w:r w:rsidRPr="004C1C16">
        <w:rPr>
          <w:rFonts w:eastAsia="Times New Roman" w:cs="Arial"/>
          <w:i/>
          <w:szCs w:val="20"/>
          <w:lang w:eastAsia="sl-SI"/>
        </w:rPr>
        <w:t>)</w:t>
      </w:r>
      <w:r w:rsidRPr="004C1C16">
        <w:rPr>
          <w:rFonts w:eastAsia="Times New Roman" w:cs="Arial"/>
          <w:szCs w:val="20"/>
          <w:lang w:eastAsia="sl-SI"/>
        </w:rPr>
        <w:t>, za vse gospodarske subjekte v ponudbi.</w:t>
      </w:r>
    </w:p>
    <w:p w14:paraId="628AEAC8" w14:textId="77777777" w:rsidR="004C1C16" w:rsidRPr="004C1C16" w:rsidRDefault="004C1C16" w:rsidP="004C1C16">
      <w:pPr>
        <w:spacing w:line="260" w:lineRule="exact"/>
        <w:ind w:left="284"/>
        <w:rPr>
          <w:rFonts w:eastAsia="Times New Roman" w:cs="Arial"/>
          <w:szCs w:val="20"/>
          <w:lang w:eastAsia="sl-SI"/>
        </w:rPr>
      </w:pPr>
    </w:p>
    <w:p w14:paraId="065DD540" w14:textId="77777777" w:rsidR="004C1C16" w:rsidRPr="004C1C16" w:rsidRDefault="004C1C16" w:rsidP="004C1C16">
      <w:pPr>
        <w:numPr>
          <w:ilvl w:val="0"/>
          <w:numId w:val="8"/>
        </w:numPr>
        <w:tabs>
          <w:tab w:val="num" w:pos="284"/>
        </w:tabs>
        <w:spacing w:line="260" w:lineRule="exact"/>
        <w:ind w:left="284" w:hanging="284"/>
        <w:rPr>
          <w:rFonts w:eastAsia="Times New Roman" w:cs="Arial"/>
          <w:szCs w:val="20"/>
          <w:lang w:eastAsia="sl-SI"/>
        </w:rPr>
      </w:pPr>
      <w:r w:rsidRPr="004C1C16">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58CA9C84" w14:textId="77777777" w:rsidR="004C1C16" w:rsidRPr="004C1C16" w:rsidRDefault="004C1C16" w:rsidP="004C1C16">
      <w:pPr>
        <w:spacing w:line="260" w:lineRule="exact"/>
        <w:rPr>
          <w:rFonts w:eastAsia="Times New Roman" w:cs="Arial"/>
          <w:szCs w:val="20"/>
          <w:lang w:eastAsia="sl-SI"/>
        </w:rPr>
      </w:pPr>
    </w:p>
    <w:p w14:paraId="6FE34A7E" w14:textId="77777777" w:rsidR="004C1C16" w:rsidRPr="004C1C16" w:rsidRDefault="004C1C16" w:rsidP="004C1C16">
      <w:pPr>
        <w:spacing w:line="260" w:lineRule="exact"/>
        <w:ind w:left="284"/>
        <w:rPr>
          <w:rFonts w:eastAsia="Times New Roman" w:cs="Arial"/>
          <w:b/>
          <w:bCs/>
          <w:szCs w:val="20"/>
          <w:lang w:eastAsia="sl-SI"/>
        </w:rPr>
      </w:pPr>
      <w:r w:rsidRPr="004C1C16">
        <w:rPr>
          <w:rFonts w:eastAsia="Times New Roman" w:cs="Arial"/>
          <w:b/>
          <w:bCs/>
          <w:szCs w:val="20"/>
          <w:lang w:eastAsia="sl-SI"/>
        </w:rPr>
        <w:t>DOKAZILO:</w:t>
      </w:r>
    </w:p>
    <w:p w14:paraId="7DADBC1B" w14:textId="77777777" w:rsidR="004C1C16" w:rsidRPr="004C1C16" w:rsidRDefault="004C1C16" w:rsidP="004C1C16">
      <w:pPr>
        <w:spacing w:line="260" w:lineRule="exact"/>
        <w:ind w:left="284"/>
        <w:rPr>
          <w:rFonts w:eastAsia="Times New Roman" w:cs="Arial"/>
          <w:szCs w:val="20"/>
          <w:lang w:eastAsia="sl-SI"/>
        </w:rPr>
      </w:pPr>
      <w:r w:rsidRPr="004C1C16">
        <w:rPr>
          <w:rFonts w:eastAsia="Times New Roman" w:cs="Arial"/>
          <w:b/>
          <w:bCs/>
          <w:szCs w:val="20"/>
          <w:lang w:eastAsia="sl-SI"/>
        </w:rPr>
        <w:t>Izpolnjen obrazec »ESPD«</w:t>
      </w:r>
      <w:r w:rsidRPr="004C1C16">
        <w:rPr>
          <w:rFonts w:eastAsia="Times New Roman" w:cs="Arial"/>
          <w:szCs w:val="20"/>
          <w:lang w:eastAsia="sl-SI"/>
        </w:rPr>
        <w:t xml:space="preserve"> (v »Del III: Razlogi za izključitev, D: Nacionalni razlogi za izključitev), za vse gospodarske subjekte v ponudbi.</w:t>
      </w:r>
    </w:p>
    <w:p w14:paraId="0D164D3A" w14:textId="77777777" w:rsidR="004C1C16" w:rsidRPr="004C1C16" w:rsidRDefault="004C1C16" w:rsidP="004C1C16">
      <w:pPr>
        <w:spacing w:line="260" w:lineRule="exact"/>
        <w:rPr>
          <w:rFonts w:eastAsia="Times New Roman" w:cs="Arial"/>
          <w:szCs w:val="20"/>
          <w:lang w:eastAsia="sl-SI"/>
        </w:rPr>
      </w:pPr>
    </w:p>
    <w:p w14:paraId="2B9D4F76" w14:textId="77777777" w:rsidR="004C1C16" w:rsidRPr="004C1C16" w:rsidRDefault="004C1C16" w:rsidP="004C1C16">
      <w:pPr>
        <w:numPr>
          <w:ilvl w:val="0"/>
          <w:numId w:val="8"/>
        </w:numPr>
        <w:spacing w:line="260" w:lineRule="exact"/>
        <w:ind w:left="284" w:hanging="284"/>
        <w:rPr>
          <w:rFonts w:eastAsia="Times New Roman" w:cs="Arial"/>
          <w:szCs w:val="20"/>
          <w:lang w:eastAsia="sl-SI"/>
        </w:rPr>
      </w:pPr>
      <w:r w:rsidRPr="004C1C16">
        <w:rPr>
          <w:rFonts w:eastAsia="Times New Roman" w:cs="Arial"/>
          <w:szCs w:val="20"/>
          <w:lang w:eastAsia="sl-SI"/>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FE2DD8" w14:textId="77777777" w:rsidR="004C1C16" w:rsidRPr="004C1C16" w:rsidRDefault="004C1C16" w:rsidP="004C1C16">
      <w:pPr>
        <w:spacing w:line="260" w:lineRule="exact"/>
        <w:ind w:left="284"/>
        <w:rPr>
          <w:rFonts w:eastAsia="Times New Roman" w:cs="Arial"/>
          <w:szCs w:val="20"/>
          <w:lang w:eastAsia="sl-SI"/>
        </w:rPr>
      </w:pPr>
      <w:r w:rsidRPr="004C1C16">
        <w:rPr>
          <w:rFonts w:eastAsia="Times New Roman" w:cs="Arial"/>
          <w:szCs w:val="20"/>
          <w:lang w:eastAsia="sl-SI"/>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4E31985A" w14:textId="77777777" w:rsidR="004C1C16" w:rsidRPr="004C1C16" w:rsidRDefault="004C1C16" w:rsidP="004C1C16">
      <w:pPr>
        <w:spacing w:line="260" w:lineRule="exact"/>
        <w:rPr>
          <w:rFonts w:eastAsia="Times New Roman" w:cs="Arial"/>
          <w:szCs w:val="20"/>
          <w:lang w:eastAsia="sl-SI"/>
        </w:rPr>
      </w:pPr>
    </w:p>
    <w:p w14:paraId="5FAE8936" w14:textId="77777777" w:rsidR="004C1C16" w:rsidRPr="004C1C16" w:rsidRDefault="004C1C16" w:rsidP="004C1C16">
      <w:pPr>
        <w:spacing w:line="260" w:lineRule="exact"/>
        <w:ind w:left="284"/>
        <w:rPr>
          <w:rFonts w:eastAsia="Times New Roman" w:cs="Arial"/>
          <w:b/>
          <w:bCs/>
          <w:szCs w:val="20"/>
          <w:lang w:eastAsia="sl-SI"/>
        </w:rPr>
      </w:pPr>
      <w:r w:rsidRPr="004C1C16">
        <w:rPr>
          <w:rFonts w:eastAsia="Times New Roman" w:cs="Arial"/>
          <w:b/>
          <w:bCs/>
          <w:szCs w:val="20"/>
          <w:lang w:eastAsia="sl-SI"/>
        </w:rPr>
        <w:t>DOKAZILO:</w:t>
      </w:r>
    </w:p>
    <w:p w14:paraId="45D2D8A0" w14:textId="77777777" w:rsidR="004C1C16" w:rsidRPr="004C1C16" w:rsidRDefault="004C1C16" w:rsidP="004C1C16">
      <w:pPr>
        <w:spacing w:line="260" w:lineRule="exact"/>
        <w:ind w:left="284"/>
        <w:rPr>
          <w:rFonts w:eastAsia="Times New Roman" w:cs="Arial"/>
          <w:szCs w:val="20"/>
          <w:lang w:eastAsia="sl-SI"/>
        </w:rPr>
      </w:pPr>
      <w:r w:rsidRPr="004C1C16">
        <w:rPr>
          <w:rFonts w:eastAsia="Times New Roman" w:cs="Arial"/>
          <w:b/>
          <w:bCs/>
          <w:szCs w:val="20"/>
          <w:lang w:eastAsia="sl-SI"/>
        </w:rPr>
        <w:t>Izpolnjen obrazec »ESPD«</w:t>
      </w:r>
      <w:r w:rsidRPr="004C1C16">
        <w:rPr>
          <w:rFonts w:eastAsia="Times New Roman" w:cs="Arial"/>
          <w:szCs w:val="20"/>
          <w:lang w:eastAsia="sl-SI"/>
        </w:rPr>
        <w:t xml:space="preserve">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44CD3D34" w14:textId="77777777" w:rsidR="004C1C16" w:rsidRPr="004C1C16" w:rsidRDefault="004C1C16" w:rsidP="004C1C16">
      <w:pPr>
        <w:tabs>
          <w:tab w:val="left" w:pos="142"/>
        </w:tabs>
        <w:spacing w:line="260" w:lineRule="exact"/>
        <w:ind w:left="284"/>
        <w:rPr>
          <w:rFonts w:eastAsia="Times New Roman" w:cs="Arial"/>
          <w:szCs w:val="20"/>
          <w:lang w:eastAsia="sl-SI"/>
        </w:rPr>
      </w:pPr>
    </w:p>
    <w:p w14:paraId="10B1CDE2" w14:textId="77777777" w:rsidR="004C1C16" w:rsidRPr="004C1C16" w:rsidRDefault="004C1C16" w:rsidP="004C1C16">
      <w:pPr>
        <w:numPr>
          <w:ilvl w:val="0"/>
          <w:numId w:val="8"/>
        </w:numPr>
        <w:tabs>
          <w:tab w:val="left" w:pos="142"/>
          <w:tab w:val="num" w:pos="284"/>
        </w:tabs>
        <w:spacing w:line="260" w:lineRule="exact"/>
        <w:ind w:left="284" w:hanging="284"/>
        <w:rPr>
          <w:rFonts w:eastAsia="Times New Roman" w:cs="Arial"/>
          <w:szCs w:val="20"/>
          <w:lang w:eastAsia="sl-SI"/>
        </w:rPr>
      </w:pPr>
      <w:r w:rsidRPr="004C1C16">
        <w:rPr>
          <w:rFonts w:eastAsia="Times New Roman" w:cs="Arial"/>
          <w:szCs w:val="20"/>
          <w:lang w:eastAsia="sl-SI"/>
        </w:rPr>
        <w:t xml:space="preserve">Na podlagi </w:t>
      </w:r>
      <w:r w:rsidRPr="004C1C16">
        <w:rPr>
          <w:rFonts w:eastAsia="Times New Roman" w:cs="Arial"/>
          <w:color w:val="000000"/>
          <w:szCs w:val="20"/>
          <w:shd w:val="clear" w:color="auto" w:fill="FFFFFF"/>
          <w:lang w:eastAsia="sl-SI"/>
        </w:rPr>
        <w:t>sklepa Sveta (SZVP) 2022/578 z dne 8. aprila 2022 o spremembi Sklepa 2014/512/SZVP o omejevalnih ukrepih zaradi delovanja Rusije, ki povzroča destabilizacijo razmer v Ukrajini,</w:t>
      </w:r>
      <w:r w:rsidRPr="004C1C16">
        <w:rPr>
          <w:rFonts w:eastAsia="Times New Roman" w:cs="Arial"/>
          <w:szCs w:val="20"/>
          <w:lang w:eastAsia="sl-SI"/>
        </w:rPr>
        <w:t xml:space="preserve"> če pri preverjanju ugotovi, da je ponudnik:</w:t>
      </w:r>
    </w:p>
    <w:p w14:paraId="1034105A" w14:textId="77777777" w:rsidR="004C1C16" w:rsidRPr="004C1C16" w:rsidRDefault="004C1C16" w:rsidP="004C1C16">
      <w:pPr>
        <w:numPr>
          <w:ilvl w:val="0"/>
          <w:numId w:val="41"/>
        </w:numPr>
        <w:spacing w:line="260" w:lineRule="exact"/>
        <w:rPr>
          <w:rFonts w:eastAsia="Times New Roman" w:cs="Arial"/>
          <w:szCs w:val="20"/>
          <w:lang w:eastAsia="sl-SI"/>
        </w:rPr>
      </w:pPr>
      <w:r w:rsidRPr="004C1C16">
        <w:rPr>
          <w:rFonts w:eastAsia="Times New Roman" w:cs="Arial"/>
          <w:szCs w:val="20"/>
          <w:lang w:eastAsia="sl-SI"/>
        </w:rPr>
        <w:t>ruski državljan ali fizična ali pravna oseba, subjekt ali organ s sedežem v Rusiji,</w:t>
      </w:r>
    </w:p>
    <w:p w14:paraId="3863F77B" w14:textId="77777777" w:rsidR="004C1C16" w:rsidRPr="004C1C16" w:rsidRDefault="004C1C16" w:rsidP="004C1C16">
      <w:pPr>
        <w:numPr>
          <w:ilvl w:val="0"/>
          <w:numId w:val="41"/>
        </w:numPr>
        <w:spacing w:line="260" w:lineRule="exact"/>
        <w:rPr>
          <w:rFonts w:eastAsia="Times New Roman" w:cs="Arial"/>
          <w:szCs w:val="20"/>
          <w:lang w:eastAsia="sl-SI"/>
        </w:rPr>
      </w:pPr>
      <w:r w:rsidRPr="004C1C16">
        <w:rPr>
          <w:rFonts w:eastAsia="Times New Roman" w:cs="Arial"/>
          <w:szCs w:val="20"/>
          <w:lang w:eastAsia="sl-SI"/>
        </w:rPr>
        <w:t>pravna oseba, subjekt ali organ, katerih več kot 50-odstotni delež je v neposredni ali posredni lasti subjekta iz prejšnje alineje, ali</w:t>
      </w:r>
    </w:p>
    <w:p w14:paraId="6E19F8A8" w14:textId="77777777" w:rsidR="004C1C16" w:rsidRPr="004C1C16" w:rsidRDefault="004C1C16" w:rsidP="004C1C16">
      <w:pPr>
        <w:numPr>
          <w:ilvl w:val="0"/>
          <w:numId w:val="41"/>
        </w:numPr>
        <w:spacing w:line="260" w:lineRule="exact"/>
        <w:rPr>
          <w:rFonts w:eastAsia="Times New Roman" w:cs="Arial"/>
          <w:szCs w:val="20"/>
          <w:lang w:eastAsia="sl-SI"/>
        </w:rPr>
      </w:pPr>
      <w:r w:rsidRPr="004C1C16">
        <w:rPr>
          <w:rFonts w:eastAsia="Times New Roman" w:cs="Arial"/>
          <w:szCs w:val="20"/>
          <w:lang w:eastAsia="sl-SI"/>
        </w:rPr>
        <w:t>fizična ali pravna oseba, subjekt ali organ, ki deluje v imenu ali po navodilih subjektov iz prejšnjih dveh alinej.</w:t>
      </w:r>
    </w:p>
    <w:p w14:paraId="7565301A" w14:textId="77777777" w:rsidR="004C1C16" w:rsidRPr="004C1C16" w:rsidRDefault="004C1C16" w:rsidP="004C1C16">
      <w:pPr>
        <w:spacing w:line="260" w:lineRule="exact"/>
        <w:rPr>
          <w:rFonts w:cs="Arial"/>
          <w:szCs w:val="20"/>
          <w:lang w:eastAsia="sl-SI"/>
        </w:rPr>
      </w:pPr>
    </w:p>
    <w:p w14:paraId="45F34503" w14:textId="77777777" w:rsidR="004C1C16" w:rsidRPr="004C1C16" w:rsidRDefault="004C1C16" w:rsidP="004C1C16">
      <w:pPr>
        <w:spacing w:line="260" w:lineRule="exact"/>
        <w:ind w:left="284"/>
        <w:rPr>
          <w:rFonts w:eastAsia="Times New Roman" w:cs="Arial"/>
          <w:b/>
          <w:bCs/>
          <w:szCs w:val="20"/>
          <w:lang w:eastAsia="sl-SI"/>
        </w:rPr>
      </w:pPr>
      <w:r w:rsidRPr="004C1C16">
        <w:rPr>
          <w:rFonts w:eastAsia="Times New Roman" w:cs="Arial"/>
          <w:b/>
          <w:bCs/>
          <w:szCs w:val="20"/>
          <w:lang w:eastAsia="sl-SI"/>
        </w:rPr>
        <w:t xml:space="preserve">DOKAZILO: </w:t>
      </w:r>
    </w:p>
    <w:p w14:paraId="20AB6FC4" w14:textId="77777777" w:rsidR="004C1C16" w:rsidRPr="004C1C16" w:rsidRDefault="004C1C16" w:rsidP="004C1C16">
      <w:pPr>
        <w:spacing w:line="260" w:lineRule="exact"/>
        <w:ind w:left="284"/>
        <w:rPr>
          <w:rFonts w:eastAsia="Times New Roman" w:cs="Arial"/>
          <w:szCs w:val="20"/>
          <w:lang w:eastAsia="sl-SI"/>
        </w:rPr>
      </w:pPr>
      <w:r w:rsidRPr="004C1C16">
        <w:rPr>
          <w:rFonts w:eastAsia="Times New Roman" w:cs="Arial"/>
          <w:b/>
          <w:bCs/>
          <w:szCs w:val="20"/>
          <w:lang w:eastAsia="sl-SI"/>
        </w:rPr>
        <w:t>Predložen obrazec »ESPD«</w:t>
      </w:r>
      <w:r w:rsidRPr="004C1C16">
        <w:rPr>
          <w:rFonts w:eastAsia="Times New Roman" w:cs="Arial"/>
          <w:szCs w:val="20"/>
          <w:lang w:eastAsia="sl-SI"/>
        </w:rPr>
        <w:t>, za vse gospodarske subjekte v ponudbi.</w:t>
      </w:r>
    </w:p>
    <w:p w14:paraId="6BEB665A" w14:textId="77777777" w:rsidR="004C1C16" w:rsidRDefault="004C1C16" w:rsidP="004C1C16">
      <w:pPr>
        <w:spacing w:line="260" w:lineRule="exact"/>
        <w:rPr>
          <w:rFonts w:eastAsia="Times New Roman" w:cs="Arial"/>
          <w:szCs w:val="20"/>
          <w:lang w:eastAsia="sl-SI"/>
        </w:rPr>
      </w:pPr>
    </w:p>
    <w:p w14:paraId="6902025A" w14:textId="03D5C6D6" w:rsidR="00F877D7" w:rsidRDefault="00F877D7" w:rsidP="004C1C16">
      <w:pPr>
        <w:spacing w:line="260" w:lineRule="exact"/>
        <w:rPr>
          <w:rFonts w:eastAsia="Times New Roman" w:cs="Arial"/>
          <w:szCs w:val="20"/>
          <w:lang w:eastAsia="sl-SI"/>
        </w:rPr>
      </w:pPr>
      <w:r w:rsidRPr="00F877D7">
        <w:rPr>
          <w:rFonts w:eastAsia="Times New Roman" w:cs="Arial"/>
          <w:szCs w:val="20"/>
          <w:lang w:eastAsia="sl-SI"/>
        </w:rPr>
        <w:t>Enako velja za podizvajalca, če izvaja več kot 10 % vrednosti naročila.</w:t>
      </w:r>
    </w:p>
    <w:p w14:paraId="4D1334EF" w14:textId="77777777" w:rsidR="00F877D7" w:rsidRPr="004C1C16" w:rsidRDefault="00F877D7" w:rsidP="004C1C16">
      <w:pPr>
        <w:spacing w:line="260" w:lineRule="exact"/>
        <w:rPr>
          <w:rFonts w:eastAsia="Times New Roman" w:cs="Arial"/>
          <w:szCs w:val="20"/>
          <w:lang w:eastAsia="sl-SI"/>
        </w:rPr>
      </w:pPr>
    </w:p>
    <w:p w14:paraId="1FA44BAB" w14:textId="0DAED2F4" w:rsidR="00F9245B" w:rsidRDefault="004C1C16" w:rsidP="004C1C16">
      <w:pPr>
        <w:spacing w:line="260" w:lineRule="exact"/>
        <w:rPr>
          <w:rFonts w:eastAsia="Times New Roman" w:cs="Arial"/>
          <w:szCs w:val="20"/>
          <w:lang w:eastAsia="sl-SI"/>
        </w:rPr>
      </w:pPr>
      <w:r w:rsidRPr="004C1C16">
        <w:rPr>
          <w:rFonts w:eastAsia="Times New Roman" w:cs="Arial"/>
          <w:szCs w:val="20"/>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navodil.</w:t>
      </w:r>
    </w:p>
    <w:p w14:paraId="4975C568" w14:textId="77777777" w:rsidR="004C1C16" w:rsidRPr="004C1C16" w:rsidRDefault="004C1C16" w:rsidP="004C1C16">
      <w:pPr>
        <w:spacing w:line="260" w:lineRule="exact"/>
        <w:rPr>
          <w:rFonts w:eastAsia="Times New Roman" w:cs="Arial"/>
          <w:szCs w:val="20"/>
          <w:lang w:eastAsia="sl-SI"/>
        </w:rPr>
      </w:pPr>
    </w:p>
    <w:p w14:paraId="6000C76D" w14:textId="285F594E" w:rsidR="00CE4EE3" w:rsidRDefault="00CE4EE3" w:rsidP="00CE4EE3">
      <w:pPr>
        <w:pStyle w:val="Naslov3"/>
      </w:pPr>
      <w:bookmarkStart w:id="41" w:name="_Toc202520435"/>
      <w:r>
        <w:t>U</w:t>
      </w:r>
      <w:r w:rsidRPr="00CE4EE3">
        <w:t>streznost za opravljanje poklicne dejavnosti</w:t>
      </w:r>
      <w:bookmarkEnd w:id="41"/>
    </w:p>
    <w:p w14:paraId="089DA8A6" w14:textId="77777777" w:rsidR="00CE4EE3" w:rsidRPr="00CE4EE3" w:rsidRDefault="00CE4EE3" w:rsidP="00CE4EE3">
      <w:pPr>
        <w:spacing w:line="240" w:lineRule="auto"/>
        <w:rPr>
          <w:rFonts w:eastAsia="Times New Roman" w:cs="Arial"/>
          <w:szCs w:val="20"/>
          <w:lang w:eastAsia="sl-SI"/>
        </w:rPr>
      </w:pPr>
    </w:p>
    <w:p w14:paraId="235BA00E" w14:textId="568505AE" w:rsidR="00CE4EE3" w:rsidRPr="00CE4EE3" w:rsidRDefault="00CE4EE3" w:rsidP="00966256">
      <w:pPr>
        <w:spacing w:line="240" w:lineRule="auto"/>
        <w:rPr>
          <w:rFonts w:eastAsia="Times New Roman" w:cs="Arial"/>
          <w:szCs w:val="20"/>
          <w:lang w:eastAsia="sl-SI"/>
        </w:rPr>
      </w:pPr>
      <w:r w:rsidRPr="00CE4EE3">
        <w:rPr>
          <w:rFonts w:eastAsia="Times New Roman" w:cs="Arial"/>
          <w:szCs w:val="20"/>
          <w:lang w:eastAsia="sl-SI"/>
        </w:rPr>
        <w:t xml:space="preserve">Gospodarski subjekt je član bilančne </w:t>
      </w:r>
      <w:r w:rsidR="0033120C">
        <w:rPr>
          <w:rFonts w:eastAsia="Times New Roman" w:cs="Arial"/>
          <w:szCs w:val="20"/>
          <w:lang w:eastAsia="sl-SI"/>
        </w:rPr>
        <w:t>sheme</w:t>
      </w:r>
      <w:r w:rsidR="00AC04CA">
        <w:rPr>
          <w:rFonts w:eastAsia="Times New Roman" w:cs="Arial"/>
          <w:szCs w:val="20"/>
          <w:lang w:eastAsia="sl-SI"/>
        </w:rPr>
        <w:t xml:space="preserve"> </w:t>
      </w:r>
      <w:r w:rsidR="00AC04CA" w:rsidRPr="00AC04CA">
        <w:rPr>
          <w:rFonts w:eastAsia="Times New Roman" w:cs="Arial"/>
          <w:szCs w:val="20"/>
          <w:lang w:eastAsia="sl-SI"/>
        </w:rPr>
        <w:t>v Sloveniji</w:t>
      </w:r>
      <w:r w:rsidRPr="00CE4EE3">
        <w:rPr>
          <w:rFonts w:eastAsia="Times New Roman" w:cs="Arial"/>
          <w:szCs w:val="20"/>
          <w:lang w:eastAsia="sl-SI"/>
        </w:rPr>
        <w:t>.</w:t>
      </w:r>
    </w:p>
    <w:p w14:paraId="0D17F1F6" w14:textId="77777777" w:rsidR="00CE4EE3" w:rsidRPr="00CE4EE3" w:rsidRDefault="00CE4EE3" w:rsidP="00966256">
      <w:pPr>
        <w:spacing w:line="240" w:lineRule="auto"/>
        <w:ind w:left="510"/>
        <w:rPr>
          <w:rFonts w:eastAsia="Times New Roman" w:cs="Arial"/>
          <w:szCs w:val="20"/>
          <w:lang w:eastAsia="sl-SI"/>
        </w:rPr>
      </w:pPr>
    </w:p>
    <w:p w14:paraId="1A816211" w14:textId="5190FF03" w:rsidR="00CE4EE3" w:rsidRPr="00966256" w:rsidRDefault="00CE4EE3" w:rsidP="00966256">
      <w:pPr>
        <w:spacing w:line="240" w:lineRule="auto"/>
        <w:rPr>
          <w:rFonts w:eastAsia="Times New Roman" w:cs="Arial"/>
          <w:b/>
          <w:bCs/>
          <w:szCs w:val="20"/>
          <w:lang w:eastAsia="sl-SI"/>
        </w:rPr>
      </w:pPr>
      <w:r w:rsidRPr="00966256">
        <w:rPr>
          <w:rFonts w:eastAsia="Times New Roman" w:cs="Arial"/>
          <w:b/>
          <w:bCs/>
          <w:szCs w:val="20"/>
          <w:lang w:eastAsia="sl-SI"/>
        </w:rPr>
        <w:t>DOKAZILO:</w:t>
      </w:r>
    </w:p>
    <w:p w14:paraId="7E116E1E" w14:textId="77777777" w:rsidR="00E033ED" w:rsidRPr="00E033ED" w:rsidRDefault="00E033ED" w:rsidP="00542544">
      <w:pPr>
        <w:spacing w:line="240" w:lineRule="auto"/>
        <w:rPr>
          <w:rFonts w:eastAsia="Times New Roman" w:cs="Arial"/>
          <w:szCs w:val="20"/>
          <w:lang w:eastAsia="sl-SI"/>
        </w:rPr>
      </w:pPr>
      <w:r w:rsidRPr="00E033ED">
        <w:rPr>
          <w:rFonts w:eastAsia="Times New Roman" w:cs="Arial"/>
          <w:color w:val="000000"/>
          <w:szCs w:val="20"/>
          <w:lang w:eastAsia="sl-SI"/>
        </w:rPr>
        <w:t>Izpolnjen</w:t>
      </w:r>
      <w:r w:rsidRPr="00E033ED">
        <w:rPr>
          <w:rFonts w:eastAsia="Times New Roman" w:cs="Arial"/>
          <w:szCs w:val="20"/>
          <w:lang w:eastAsia="sl-SI"/>
        </w:rPr>
        <w:t xml:space="preserve"> obrazec</w:t>
      </w:r>
      <w:r w:rsidRPr="00E033ED">
        <w:rPr>
          <w:rFonts w:eastAsia="Times New Roman" w:cs="Arial"/>
          <w:b/>
          <w:szCs w:val="20"/>
          <w:lang w:eastAsia="sl-SI"/>
        </w:rPr>
        <w:t xml:space="preserve"> »ESPD«,</w:t>
      </w:r>
      <w:r w:rsidRPr="00E033ED">
        <w:rPr>
          <w:rFonts w:eastAsia="Times New Roman" w:cs="Arial"/>
          <w:szCs w:val="20"/>
          <w:lang w:eastAsia="sl-SI"/>
        </w:rPr>
        <w:t xml:space="preserve"> s čimer gospodarski subjekt izjavlja, da izpolnjuje pogoj  iz točke 9.1.2 teh navodil.</w:t>
      </w:r>
    </w:p>
    <w:p w14:paraId="2846F2D4" w14:textId="77777777" w:rsidR="00CE4EE3" w:rsidRPr="00E033ED" w:rsidRDefault="00CE4EE3" w:rsidP="00966256">
      <w:pPr>
        <w:spacing w:line="240" w:lineRule="auto"/>
        <w:rPr>
          <w:rFonts w:eastAsia="Times New Roman" w:cs="Arial"/>
          <w:szCs w:val="20"/>
          <w:lang w:eastAsia="sl-SI"/>
        </w:rPr>
      </w:pPr>
    </w:p>
    <w:p w14:paraId="44DE87A8" w14:textId="37753742" w:rsidR="00CE4EE3" w:rsidRPr="00301306" w:rsidRDefault="00CE4EE3" w:rsidP="00966256">
      <w:pPr>
        <w:spacing w:line="240" w:lineRule="auto"/>
        <w:rPr>
          <w:rFonts w:eastAsia="Times New Roman" w:cs="Arial"/>
          <w:szCs w:val="20"/>
          <w:lang w:eastAsia="sl-SI"/>
        </w:rPr>
      </w:pPr>
      <w:r w:rsidRPr="00E033ED">
        <w:rPr>
          <w:rFonts w:eastAsia="Times New Roman" w:cs="Arial"/>
          <w:szCs w:val="20"/>
          <w:lang w:eastAsia="sl-SI"/>
        </w:rPr>
        <w:t xml:space="preserve">Naročnik bo na </w:t>
      </w:r>
      <w:r w:rsidR="00E445A1" w:rsidRPr="00E033ED">
        <w:rPr>
          <w:rFonts w:eastAsia="Times New Roman" w:cs="Arial"/>
          <w:szCs w:val="20"/>
          <w:lang w:eastAsia="sl-SI"/>
        </w:rPr>
        <w:t>spletni</w:t>
      </w:r>
      <w:r w:rsidRPr="00E033ED">
        <w:rPr>
          <w:rFonts w:eastAsia="Times New Roman" w:cs="Arial"/>
          <w:szCs w:val="20"/>
          <w:lang w:eastAsia="sl-SI"/>
        </w:rPr>
        <w:t xml:space="preserve"> strani </w:t>
      </w:r>
      <w:r w:rsidR="00703FBF" w:rsidRPr="00E033ED">
        <w:rPr>
          <w:rFonts w:eastAsia="Times New Roman" w:cs="Arial"/>
          <w:szCs w:val="20"/>
          <w:lang w:eastAsia="sl-SI"/>
        </w:rPr>
        <w:t xml:space="preserve">družbe </w:t>
      </w:r>
      <w:r w:rsidR="00E445A1" w:rsidRPr="00E033ED">
        <w:rPr>
          <w:rFonts w:eastAsia="Times New Roman" w:cs="Arial"/>
          <w:szCs w:val="20"/>
          <w:lang w:eastAsia="sl-SI"/>
        </w:rPr>
        <w:t xml:space="preserve">Borzen, operater trga z elektriko, d. o. o. </w:t>
      </w:r>
      <w:r w:rsidRPr="00E033ED">
        <w:rPr>
          <w:rFonts w:eastAsia="Times New Roman" w:cs="Arial"/>
          <w:szCs w:val="20"/>
          <w:lang w:eastAsia="sl-SI"/>
        </w:rPr>
        <w:t xml:space="preserve">preveril ali je gospodarski subjekt član bilančne </w:t>
      </w:r>
      <w:r w:rsidR="0033120C" w:rsidRPr="00E033ED">
        <w:rPr>
          <w:rFonts w:eastAsia="Times New Roman" w:cs="Arial"/>
          <w:szCs w:val="20"/>
          <w:lang w:eastAsia="sl-SI"/>
        </w:rPr>
        <w:t>shem</w:t>
      </w:r>
      <w:r w:rsidR="00AC04CA" w:rsidRPr="00E033ED">
        <w:rPr>
          <w:rFonts w:eastAsia="Times New Roman" w:cs="Arial"/>
          <w:szCs w:val="20"/>
          <w:lang w:eastAsia="sl-SI"/>
        </w:rPr>
        <w:t>e v Sloveniji</w:t>
      </w:r>
      <w:r w:rsidRPr="00E033ED">
        <w:rPr>
          <w:rFonts w:eastAsia="Times New Roman" w:cs="Arial"/>
          <w:szCs w:val="20"/>
          <w:lang w:eastAsia="sl-SI"/>
        </w:rPr>
        <w:t>.</w:t>
      </w:r>
    </w:p>
    <w:p w14:paraId="024F0DE5" w14:textId="2DD4B859" w:rsidR="00092EF1" w:rsidRPr="00301306" w:rsidRDefault="00092EF1" w:rsidP="00966256">
      <w:pPr>
        <w:spacing w:line="240" w:lineRule="auto"/>
        <w:rPr>
          <w:rFonts w:eastAsia="Times New Roman" w:cs="Arial"/>
          <w:szCs w:val="20"/>
          <w:lang w:eastAsia="sl-SI"/>
        </w:rPr>
      </w:pPr>
    </w:p>
    <w:p w14:paraId="54B103FA" w14:textId="63785802" w:rsidR="00092EF1" w:rsidRPr="00301306" w:rsidRDefault="00092EF1" w:rsidP="00092EF1">
      <w:pPr>
        <w:pStyle w:val="Naslov3"/>
      </w:pPr>
      <w:bookmarkStart w:id="42" w:name="_Toc202520436"/>
      <w:r w:rsidRPr="00301306">
        <w:t>Tehnična sposobnost</w:t>
      </w:r>
      <w:bookmarkEnd w:id="42"/>
    </w:p>
    <w:p w14:paraId="1AD525FD" w14:textId="7E1F1101" w:rsidR="00092EF1" w:rsidRPr="00301306" w:rsidRDefault="00092EF1" w:rsidP="00092EF1"/>
    <w:p w14:paraId="37A2DA73" w14:textId="5CECF9FB" w:rsidR="00092EF1" w:rsidRPr="00301306" w:rsidRDefault="00092EF1" w:rsidP="00092EF1">
      <w:pPr>
        <w:spacing w:line="240" w:lineRule="auto"/>
        <w:rPr>
          <w:rFonts w:eastAsia="Times New Roman" w:cs="Arial"/>
          <w:szCs w:val="20"/>
          <w:lang w:eastAsia="sl-SI"/>
        </w:rPr>
      </w:pPr>
      <w:r w:rsidRPr="00301306">
        <w:rPr>
          <w:rFonts w:eastAsia="Times New Roman" w:cs="Arial"/>
          <w:szCs w:val="20"/>
          <w:lang w:eastAsia="sl-SI"/>
        </w:rPr>
        <w:t>Gospodarski subjekt je v letu</w:t>
      </w:r>
      <w:r w:rsidR="00E209A0">
        <w:rPr>
          <w:rFonts w:eastAsia="Times New Roman" w:cs="Arial"/>
          <w:szCs w:val="20"/>
          <w:lang w:eastAsia="sl-SI"/>
        </w:rPr>
        <w:t xml:space="preserve"> 202</w:t>
      </w:r>
      <w:r w:rsidR="003D682B">
        <w:rPr>
          <w:rFonts w:eastAsia="Times New Roman" w:cs="Arial"/>
          <w:szCs w:val="20"/>
          <w:lang w:eastAsia="sl-SI"/>
        </w:rPr>
        <w:t>4</w:t>
      </w:r>
      <w:r w:rsidRPr="00301306">
        <w:rPr>
          <w:rFonts w:eastAsia="Times New Roman" w:cs="Arial"/>
          <w:szCs w:val="20"/>
          <w:lang w:eastAsia="sl-SI"/>
        </w:rPr>
        <w:t xml:space="preserve"> končnim odjemalcem </w:t>
      </w:r>
      <w:r w:rsidR="002769F5" w:rsidRPr="00301306">
        <w:rPr>
          <w:rFonts w:eastAsia="Times New Roman" w:cs="Arial"/>
          <w:szCs w:val="20"/>
          <w:lang w:eastAsia="sl-SI"/>
        </w:rPr>
        <w:t>priključeni</w:t>
      </w:r>
      <w:r w:rsidR="004559F1">
        <w:rPr>
          <w:rFonts w:eastAsia="Times New Roman" w:cs="Arial"/>
          <w:szCs w:val="20"/>
          <w:lang w:eastAsia="sl-SI"/>
        </w:rPr>
        <w:t>m</w:t>
      </w:r>
      <w:r w:rsidR="002769F5" w:rsidRPr="00301306">
        <w:rPr>
          <w:rFonts w:eastAsia="Times New Roman" w:cs="Arial"/>
          <w:szCs w:val="20"/>
          <w:lang w:eastAsia="sl-SI"/>
        </w:rPr>
        <w:t xml:space="preserve"> na distribucijsko omrežje električne energije v  Republiki Slovenij</w:t>
      </w:r>
      <w:r w:rsidR="008406A7">
        <w:rPr>
          <w:rFonts w:eastAsia="Times New Roman" w:cs="Arial"/>
          <w:szCs w:val="20"/>
          <w:lang w:eastAsia="sl-SI"/>
        </w:rPr>
        <w:t>i</w:t>
      </w:r>
      <w:r w:rsidR="002769F5" w:rsidRPr="00301306">
        <w:rPr>
          <w:rFonts w:eastAsia="Times New Roman" w:cs="Arial"/>
          <w:szCs w:val="20"/>
          <w:lang w:eastAsia="sl-SI"/>
        </w:rPr>
        <w:t xml:space="preserve"> </w:t>
      </w:r>
      <w:r w:rsidR="004559F1">
        <w:rPr>
          <w:rFonts w:eastAsia="Times New Roman" w:cs="Arial"/>
          <w:szCs w:val="20"/>
          <w:lang w:eastAsia="sl-SI"/>
        </w:rPr>
        <w:t xml:space="preserve">dobavil </w:t>
      </w:r>
      <w:r w:rsidR="002769F5" w:rsidRPr="00301306">
        <w:rPr>
          <w:rFonts w:eastAsia="Times New Roman" w:cs="Arial"/>
          <w:szCs w:val="20"/>
          <w:lang w:eastAsia="sl-SI"/>
        </w:rPr>
        <w:t xml:space="preserve">vsaj 200 GWh električne energije in je v </w:t>
      </w:r>
      <w:r w:rsidR="00E209A0">
        <w:rPr>
          <w:rFonts w:eastAsia="Times New Roman" w:cs="Arial"/>
          <w:szCs w:val="20"/>
          <w:lang w:eastAsia="sl-SI"/>
        </w:rPr>
        <w:t>letu 202</w:t>
      </w:r>
      <w:r w:rsidR="00B961DC">
        <w:rPr>
          <w:rFonts w:eastAsia="Times New Roman" w:cs="Arial"/>
          <w:szCs w:val="20"/>
          <w:lang w:eastAsia="sl-SI"/>
        </w:rPr>
        <w:t>4</w:t>
      </w:r>
      <w:r w:rsidR="002769F5" w:rsidRPr="00301306">
        <w:rPr>
          <w:rFonts w:eastAsia="Times New Roman" w:cs="Arial"/>
          <w:szCs w:val="20"/>
          <w:lang w:eastAsia="sl-SI"/>
        </w:rPr>
        <w:t xml:space="preserve"> z električno energijo oskrboval najmanj 1000 (tisoč) končnih odjemalcev.</w:t>
      </w:r>
    </w:p>
    <w:p w14:paraId="7DA34CEF" w14:textId="77777777" w:rsidR="00092EF1" w:rsidRPr="00301306" w:rsidRDefault="00092EF1" w:rsidP="00092EF1">
      <w:pPr>
        <w:spacing w:line="240" w:lineRule="auto"/>
        <w:rPr>
          <w:rFonts w:eastAsia="Times New Roman" w:cs="Arial"/>
          <w:szCs w:val="20"/>
          <w:lang w:eastAsia="sl-SI"/>
        </w:rPr>
      </w:pPr>
    </w:p>
    <w:p w14:paraId="2150CC3E" w14:textId="4294013D" w:rsidR="00092EF1" w:rsidRPr="00301306" w:rsidRDefault="00092EF1" w:rsidP="00092EF1">
      <w:pPr>
        <w:spacing w:line="240" w:lineRule="auto"/>
        <w:rPr>
          <w:rFonts w:eastAsia="Times New Roman" w:cs="Arial"/>
          <w:b/>
          <w:bCs/>
          <w:szCs w:val="20"/>
          <w:lang w:eastAsia="sl-SI"/>
        </w:rPr>
      </w:pPr>
      <w:r w:rsidRPr="00301306">
        <w:rPr>
          <w:rFonts w:eastAsia="Times New Roman" w:cs="Arial"/>
          <w:b/>
          <w:bCs/>
          <w:szCs w:val="20"/>
          <w:lang w:eastAsia="sl-SI"/>
        </w:rPr>
        <w:t>DOKAZILO:</w:t>
      </w:r>
    </w:p>
    <w:p w14:paraId="794B3C62" w14:textId="6B3B5806" w:rsidR="00E033ED" w:rsidRPr="00E033ED" w:rsidRDefault="00E033ED" w:rsidP="00E033ED">
      <w:pPr>
        <w:spacing w:line="240" w:lineRule="auto"/>
        <w:rPr>
          <w:rFonts w:eastAsia="Times New Roman" w:cs="Arial"/>
          <w:szCs w:val="20"/>
          <w:lang w:eastAsia="sl-SI"/>
        </w:rPr>
      </w:pPr>
      <w:r w:rsidRPr="00E033ED">
        <w:rPr>
          <w:rFonts w:eastAsia="Times New Roman" w:cs="Arial"/>
          <w:color w:val="000000"/>
          <w:szCs w:val="20"/>
          <w:lang w:eastAsia="sl-SI"/>
        </w:rPr>
        <w:t>Izpolnjen</w:t>
      </w:r>
      <w:r w:rsidRPr="00E033ED">
        <w:rPr>
          <w:rFonts w:eastAsia="Times New Roman" w:cs="Arial"/>
          <w:szCs w:val="20"/>
          <w:lang w:eastAsia="sl-SI"/>
        </w:rPr>
        <w:t xml:space="preserve"> obrazec</w:t>
      </w:r>
      <w:r w:rsidRPr="00E033ED">
        <w:rPr>
          <w:rFonts w:eastAsia="Times New Roman" w:cs="Arial"/>
          <w:b/>
          <w:szCs w:val="20"/>
          <w:lang w:eastAsia="sl-SI"/>
        </w:rPr>
        <w:t xml:space="preserve"> »ESPD«,</w:t>
      </w:r>
      <w:r w:rsidRPr="00E033ED">
        <w:rPr>
          <w:rFonts w:eastAsia="Times New Roman" w:cs="Arial"/>
          <w:szCs w:val="20"/>
          <w:lang w:eastAsia="sl-SI"/>
        </w:rPr>
        <w:t xml:space="preserve"> s čimer gospodarski subjekt izjavlja, da izpolnjuje pogoj  iz točke 9.1.</w:t>
      </w:r>
      <w:r>
        <w:rPr>
          <w:rFonts w:eastAsia="Times New Roman" w:cs="Arial"/>
          <w:szCs w:val="20"/>
          <w:lang w:eastAsia="sl-SI"/>
        </w:rPr>
        <w:t>3</w:t>
      </w:r>
      <w:r w:rsidRPr="00E033ED">
        <w:rPr>
          <w:rFonts w:eastAsia="Times New Roman" w:cs="Arial"/>
          <w:szCs w:val="20"/>
          <w:lang w:eastAsia="sl-SI"/>
        </w:rPr>
        <w:t xml:space="preserve"> teh navodil</w:t>
      </w:r>
    </w:p>
    <w:p w14:paraId="3C175DA7" w14:textId="77777777" w:rsidR="00092EF1" w:rsidRPr="00092EF1" w:rsidRDefault="00092EF1" w:rsidP="00092EF1">
      <w:pPr>
        <w:spacing w:line="240" w:lineRule="auto"/>
        <w:rPr>
          <w:rFonts w:eastAsia="Times New Roman" w:cs="Arial"/>
          <w:szCs w:val="20"/>
          <w:lang w:eastAsia="sl-SI"/>
        </w:rPr>
      </w:pPr>
    </w:p>
    <w:p w14:paraId="677092BA" w14:textId="77777777" w:rsidR="00092EF1" w:rsidRPr="00092EF1" w:rsidRDefault="00092EF1" w:rsidP="00092EF1">
      <w:pPr>
        <w:spacing w:line="240" w:lineRule="auto"/>
        <w:rPr>
          <w:rFonts w:eastAsia="Times New Roman" w:cs="Arial"/>
          <w:szCs w:val="20"/>
          <w:lang w:eastAsia="sl-SI"/>
        </w:rPr>
      </w:pPr>
      <w:r w:rsidRPr="00092EF1">
        <w:rPr>
          <w:rFonts w:eastAsia="Times New Roman" w:cs="Arial"/>
          <w:szCs w:val="20"/>
          <w:lang w:eastAsia="sl-SI"/>
        </w:rPr>
        <w:t>in</w:t>
      </w:r>
    </w:p>
    <w:p w14:paraId="64B9D936" w14:textId="77777777" w:rsidR="00092EF1" w:rsidRPr="00092EF1" w:rsidRDefault="00092EF1" w:rsidP="00092EF1">
      <w:pPr>
        <w:spacing w:line="240" w:lineRule="auto"/>
        <w:rPr>
          <w:rFonts w:eastAsia="Times New Roman" w:cs="Arial"/>
          <w:szCs w:val="20"/>
          <w:lang w:eastAsia="sl-SI"/>
        </w:rPr>
      </w:pPr>
    </w:p>
    <w:p w14:paraId="48CEDF2F" w14:textId="2DDCD23A" w:rsidR="00092EF1" w:rsidRPr="00092EF1" w:rsidRDefault="00092EF1" w:rsidP="00092EF1">
      <w:pPr>
        <w:spacing w:line="240" w:lineRule="auto"/>
        <w:rPr>
          <w:rFonts w:eastAsia="Times New Roman" w:cs="Arial"/>
          <w:szCs w:val="20"/>
          <w:lang w:eastAsia="sl-SI"/>
        </w:rPr>
      </w:pPr>
      <w:r w:rsidRPr="00F44400">
        <w:rPr>
          <w:rFonts w:eastAsia="Times New Roman" w:cs="Arial"/>
          <w:b/>
          <w:szCs w:val="20"/>
          <w:lang w:eastAsia="sl-SI"/>
        </w:rPr>
        <w:t>Potrdilo, pridobljeno s strani sistemskega operaterja distribucijskega omrežja</w:t>
      </w:r>
      <w:r w:rsidRPr="00F44400">
        <w:rPr>
          <w:rFonts w:eastAsia="Times New Roman" w:cs="Arial"/>
          <w:szCs w:val="20"/>
          <w:lang w:eastAsia="sl-SI"/>
        </w:rPr>
        <w:t>, da je ponudnik v letu</w:t>
      </w:r>
      <w:r w:rsidR="00E209A0">
        <w:rPr>
          <w:rFonts w:eastAsia="Times New Roman" w:cs="Arial"/>
          <w:szCs w:val="20"/>
          <w:lang w:eastAsia="sl-SI"/>
        </w:rPr>
        <w:t xml:space="preserve"> 202</w:t>
      </w:r>
      <w:r w:rsidR="003D682B">
        <w:rPr>
          <w:rFonts w:eastAsia="Times New Roman" w:cs="Arial"/>
          <w:szCs w:val="20"/>
          <w:lang w:eastAsia="sl-SI"/>
        </w:rPr>
        <w:t>4</w:t>
      </w:r>
      <w:r w:rsidRPr="00F44400">
        <w:rPr>
          <w:rFonts w:eastAsia="Times New Roman" w:cs="Arial"/>
          <w:szCs w:val="20"/>
          <w:lang w:eastAsia="sl-SI"/>
        </w:rPr>
        <w:t xml:space="preserve"> končnim odjemalcem</w:t>
      </w:r>
      <w:r w:rsidR="009B01A6">
        <w:rPr>
          <w:rFonts w:eastAsia="Times New Roman" w:cs="Arial"/>
          <w:szCs w:val="20"/>
          <w:lang w:eastAsia="sl-SI"/>
        </w:rPr>
        <w:t xml:space="preserve"> priključeni</w:t>
      </w:r>
      <w:r w:rsidR="008406A7">
        <w:rPr>
          <w:rFonts w:eastAsia="Times New Roman" w:cs="Arial"/>
          <w:szCs w:val="20"/>
          <w:lang w:eastAsia="sl-SI"/>
        </w:rPr>
        <w:t>m</w:t>
      </w:r>
      <w:r w:rsidR="009B01A6">
        <w:rPr>
          <w:rFonts w:eastAsia="Times New Roman" w:cs="Arial"/>
          <w:szCs w:val="20"/>
          <w:lang w:eastAsia="sl-SI"/>
        </w:rPr>
        <w:t xml:space="preserve"> na distribucijsko omrežje električne energije v  Republiki </w:t>
      </w:r>
      <w:r w:rsidR="000E6686" w:rsidRPr="00F44400">
        <w:rPr>
          <w:rFonts w:eastAsia="Times New Roman" w:cs="Arial"/>
          <w:szCs w:val="20"/>
          <w:lang w:eastAsia="sl-SI"/>
        </w:rPr>
        <w:t>Slovenij</w:t>
      </w:r>
      <w:r w:rsidR="008406A7">
        <w:rPr>
          <w:rFonts w:eastAsia="Times New Roman" w:cs="Arial"/>
          <w:szCs w:val="20"/>
          <w:lang w:eastAsia="sl-SI"/>
        </w:rPr>
        <w:t>i</w:t>
      </w:r>
      <w:r w:rsidR="008406A7" w:rsidRPr="008406A7">
        <w:t xml:space="preserve"> </w:t>
      </w:r>
      <w:r w:rsidR="008406A7" w:rsidRPr="008406A7">
        <w:rPr>
          <w:rFonts w:eastAsia="Times New Roman" w:cs="Arial"/>
          <w:szCs w:val="20"/>
          <w:lang w:eastAsia="sl-SI"/>
        </w:rPr>
        <w:t>dobavil</w:t>
      </w:r>
      <w:r w:rsidRPr="00F44400">
        <w:rPr>
          <w:rFonts w:eastAsia="Times New Roman" w:cs="Arial"/>
          <w:szCs w:val="20"/>
          <w:lang w:eastAsia="sl-SI"/>
        </w:rPr>
        <w:t xml:space="preserve"> vsaj 200 GWh električne energije in da je v letu</w:t>
      </w:r>
      <w:r w:rsidR="00D92FA1">
        <w:rPr>
          <w:rFonts w:eastAsia="Times New Roman" w:cs="Arial"/>
          <w:szCs w:val="20"/>
          <w:lang w:eastAsia="sl-SI"/>
        </w:rPr>
        <w:t xml:space="preserve"> 202</w:t>
      </w:r>
      <w:r w:rsidR="00B961DC">
        <w:rPr>
          <w:rFonts w:eastAsia="Times New Roman" w:cs="Arial"/>
          <w:szCs w:val="20"/>
          <w:lang w:eastAsia="sl-SI"/>
        </w:rPr>
        <w:t>4</w:t>
      </w:r>
      <w:r w:rsidRPr="00F44400">
        <w:rPr>
          <w:rFonts w:eastAsia="Times New Roman" w:cs="Arial"/>
          <w:szCs w:val="20"/>
          <w:lang w:eastAsia="sl-SI"/>
        </w:rPr>
        <w:t xml:space="preserve"> z električno energijo oskrboval najmanj 1000 (tisoč) </w:t>
      </w:r>
      <w:r w:rsidR="009B01A6">
        <w:rPr>
          <w:rFonts w:eastAsia="Times New Roman" w:cs="Arial"/>
          <w:szCs w:val="20"/>
          <w:lang w:eastAsia="sl-SI"/>
        </w:rPr>
        <w:t>končnih odjemalcev</w:t>
      </w:r>
      <w:r w:rsidRPr="00F44400">
        <w:rPr>
          <w:rFonts w:eastAsia="Times New Roman" w:cs="Arial"/>
          <w:szCs w:val="20"/>
          <w:lang w:eastAsia="sl-SI"/>
        </w:rPr>
        <w:t>.</w:t>
      </w:r>
    </w:p>
    <w:p w14:paraId="2A8431F8" w14:textId="77777777" w:rsidR="00D43389" w:rsidRDefault="00D43389" w:rsidP="003B547F">
      <w:pPr>
        <w:rPr>
          <w:rFonts w:cs="Arial"/>
          <w:szCs w:val="20"/>
          <w:lang w:eastAsia="sl-SI"/>
        </w:rPr>
      </w:pPr>
      <w:bookmarkStart w:id="43" w:name="_Hlk531694931"/>
    </w:p>
    <w:p w14:paraId="0C84D4B7" w14:textId="77777777" w:rsidR="00735129" w:rsidRDefault="00735129" w:rsidP="003B547F">
      <w:pPr>
        <w:rPr>
          <w:rFonts w:cs="Arial"/>
          <w:szCs w:val="20"/>
          <w:lang w:eastAsia="sl-SI"/>
        </w:rPr>
      </w:pPr>
    </w:p>
    <w:p w14:paraId="7D5B691D" w14:textId="77777777" w:rsidR="00735129" w:rsidRPr="002C20D0" w:rsidRDefault="00735129" w:rsidP="003B547F">
      <w:pPr>
        <w:rPr>
          <w:rFonts w:cs="Arial"/>
          <w:szCs w:val="20"/>
          <w:lang w:eastAsia="sl-SI"/>
        </w:rPr>
      </w:pPr>
    </w:p>
    <w:p w14:paraId="4A084C6B" w14:textId="41771BBD" w:rsidR="003F1D5C" w:rsidRDefault="00A80829" w:rsidP="003B547F">
      <w:pPr>
        <w:pStyle w:val="Naslov1"/>
        <w:spacing w:line="260" w:lineRule="atLeast"/>
        <w:rPr>
          <w:rFonts w:cs="Arial"/>
          <w:sz w:val="20"/>
          <w:szCs w:val="20"/>
        </w:rPr>
      </w:pPr>
      <w:bookmarkStart w:id="44" w:name="_Toc336851744"/>
      <w:bookmarkStart w:id="45" w:name="_Toc336851792"/>
      <w:bookmarkStart w:id="46" w:name="_Toc202520437"/>
      <w:r w:rsidRPr="006901D6">
        <w:rPr>
          <w:rFonts w:cs="Arial"/>
          <w:sz w:val="20"/>
          <w:szCs w:val="20"/>
        </w:rPr>
        <w:lastRenderedPageBreak/>
        <w:t>meril</w:t>
      </w:r>
      <w:bookmarkEnd w:id="44"/>
      <w:bookmarkEnd w:id="45"/>
      <w:r w:rsidR="003B6AD8" w:rsidRPr="006901D6">
        <w:rPr>
          <w:rFonts w:cs="Arial"/>
          <w:sz w:val="20"/>
          <w:szCs w:val="20"/>
        </w:rPr>
        <w:t>O</w:t>
      </w:r>
      <w:bookmarkEnd w:id="46"/>
    </w:p>
    <w:p w14:paraId="116FED44" w14:textId="3AE6CDBB" w:rsidR="00AE680E" w:rsidRDefault="00AE680E" w:rsidP="003B547F"/>
    <w:p w14:paraId="11C170AB" w14:textId="4A07633C" w:rsidR="008E2635" w:rsidRPr="005D6750" w:rsidRDefault="005C65BC" w:rsidP="005D6750">
      <w:pPr>
        <w:pStyle w:val="Naslov2"/>
        <w:ind w:left="357"/>
      </w:pPr>
      <w:bookmarkStart w:id="47" w:name="_Toc202520438"/>
      <w:r w:rsidRPr="005D6750">
        <w:t>Merilo za izbor podpisnika krovnega okvirnega sporazuma</w:t>
      </w:r>
      <w:bookmarkEnd w:id="47"/>
    </w:p>
    <w:p w14:paraId="6F670DAB" w14:textId="77777777" w:rsidR="005C65BC" w:rsidRDefault="005C65BC" w:rsidP="003B547F"/>
    <w:p w14:paraId="436F4691" w14:textId="21CED1CC" w:rsidR="00136035" w:rsidRDefault="00136035" w:rsidP="003B547F">
      <w:r w:rsidRPr="00136035">
        <w:t xml:space="preserve">Merilo za izbor podpisnika krovnega okvirnega sporazuma je </w:t>
      </w:r>
      <w:r w:rsidR="00F86F4A" w:rsidRPr="002A75B9">
        <w:rPr>
          <w:rFonts w:eastAsia="Times New Roman" w:cs="Arial"/>
          <w:iCs/>
          <w:szCs w:val="20"/>
          <w:lang w:eastAsia="sl-SI"/>
        </w:rPr>
        <w:t xml:space="preserve">skupna ponudbena </w:t>
      </w:r>
      <w:r w:rsidR="008032A9">
        <w:rPr>
          <w:rFonts w:eastAsia="Times New Roman" w:cs="Arial"/>
          <w:iCs/>
          <w:szCs w:val="20"/>
          <w:lang w:eastAsia="sl-SI"/>
        </w:rPr>
        <w:t>vrednost</w:t>
      </w:r>
      <w:r w:rsidR="00F86F4A" w:rsidRPr="002A75B9">
        <w:rPr>
          <w:rFonts w:eastAsia="Times New Roman" w:cs="Arial"/>
          <w:iCs/>
          <w:szCs w:val="20"/>
          <w:lang w:eastAsia="sl-SI"/>
        </w:rPr>
        <w:t xml:space="preserve"> električne energije za ocenjeno količino (brez trošarine</w:t>
      </w:r>
      <w:r w:rsidR="00F86F4A">
        <w:rPr>
          <w:rFonts w:eastAsia="Times New Roman" w:cs="Arial"/>
          <w:iCs/>
          <w:szCs w:val="20"/>
          <w:lang w:eastAsia="sl-SI"/>
        </w:rPr>
        <w:t xml:space="preserve"> in brez DDV</w:t>
      </w:r>
      <w:r w:rsidR="00F86F4A" w:rsidRPr="002A75B9">
        <w:rPr>
          <w:rFonts w:eastAsia="Times New Roman" w:cs="Arial"/>
          <w:iCs/>
          <w:szCs w:val="20"/>
          <w:lang w:eastAsia="sl-SI"/>
        </w:rPr>
        <w:t>)</w:t>
      </w:r>
      <w:r w:rsidR="00F86F4A">
        <w:rPr>
          <w:rFonts w:eastAsia="Times New Roman" w:cs="Arial"/>
          <w:iCs/>
          <w:szCs w:val="20"/>
          <w:lang w:eastAsia="sl-SI"/>
        </w:rPr>
        <w:t>.</w:t>
      </w:r>
      <w:r w:rsidR="006B79A4" w:rsidRPr="006B79A4">
        <w:t xml:space="preserve"> </w:t>
      </w:r>
      <w:r w:rsidR="006B79A4" w:rsidRPr="006B79A4">
        <w:rPr>
          <w:rFonts w:eastAsia="Times New Roman" w:cs="Arial"/>
          <w:iCs/>
          <w:szCs w:val="20"/>
          <w:lang w:eastAsia="sl-SI"/>
        </w:rPr>
        <w:t>Naročnik bo krovne okvirne sporazume sklenil z vsemi dopustnimi ponudniki.</w:t>
      </w:r>
    </w:p>
    <w:p w14:paraId="6D216333" w14:textId="77777777" w:rsidR="00136035" w:rsidRDefault="00136035" w:rsidP="003B547F"/>
    <w:p w14:paraId="2CB112B1" w14:textId="68391CE0" w:rsidR="008E2635" w:rsidRPr="005D6750" w:rsidRDefault="005C65BC" w:rsidP="005D6750">
      <w:pPr>
        <w:pStyle w:val="Naslov2"/>
        <w:ind w:left="357"/>
      </w:pPr>
      <w:bookmarkStart w:id="48" w:name="_Toc202520439"/>
      <w:r w:rsidRPr="005D6750">
        <w:t>Merilo za izbor dobavitelja v ponovnem odpiranju konkurence</w:t>
      </w:r>
      <w:bookmarkEnd w:id="48"/>
    </w:p>
    <w:p w14:paraId="0786D7E3" w14:textId="77777777" w:rsidR="008E2635" w:rsidRDefault="008E2635" w:rsidP="003B547F"/>
    <w:p w14:paraId="7FABED25" w14:textId="255799B9" w:rsidR="00AE680E" w:rsidRPr="00AE680E" w:rsidRDefault="00AE680E" w:rsidP="003B547F">
      <w:r w:rsidRPr="00AE680E">
        <w:t xml:space="preserve">Merilo za izbor </w:t>
      </w:r>
      <w:r w:rsidR="00C00618">
        <w:t xml:space="preserve">dobavitelja </w:t>
      </w:r>
      <w:r w:rsidRPr="00AE680E">
        <w:t>(M) je ekonomsko najugodnejša ponudba, ki se izračuna na način:</w:t>
      </w:r>
    </w:p>
    <w:p w14:paraId="447450A9" w14:textId="6DA91245" w:rsidR="000E43F2" w:rsidRPr="00F54DF7" w:rsidRDefault="000E43F2" w:rsidP="003B547F">
      <w:pPr>
        <w:rPr>
          <w:rFonts w:cs="Arial"/>
          <w:szCs w:val="20"/>
        </w:rPr>
      </w:pPr>
    </w:p>
    <w:p w14:paraId="0EC7D219" w14:textId="77777777" w:rsidR="002A75B9" w:rsidRPr="002A75B9" w:rsidRDefault="002A75B9" w:rsidP="003B547F">
      <w:pPr>
        <w:tabs>
          <w:tab w:val="left" w:pos="4680"/>
        </w:tabs>
        <w:spacing w:line="240" w:lineRule="auto"/>
        <w:rPr>
          <w:rFonts w:eastAsia="Times New Roman" w:cs="Arial"/>
          <w:b/>
          <w:sz w:val="22"/>
          <w:szCs w:val="24"/>
          <w:lang w:eastAsia="sl-SI"/>
        </w:rPr>
      </w:pPr>
      <w:r w:rsidRPr="002A75B9">
        <w:rPr>
          <w:rFonts w:eastAsia="Times New Roman" w:cs="Arial"/>
          <w:b/>
          <w:position w:val="-24"/>
          <w:sz w:val="22"/>
          <w:szCs w:val="20"/>
          <w:lang w:eastAsia="sl-SI"/>
        </w:rPr>
        <w:object w:dxaOrig="2500" w:dyaOrig="680" w14:anchorId="08A5A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05pt;height:34.9pt" o:ole="">
            <v:imagedata r:id="rId14" o:title=""/>
          </v:shape>
          <o:OLEObject Type="Embed" ProgID="Equation.3" ShapeID="_x0000_i1025" DrawAspect="Content" ObjectID="_1813138003" r:id="rId15"/>
        </w:object>
      </w:r>
    </w:p>
    <w:p w14:paraId="22D3BA9D" w14:textId="77777777" w:rsidR="002A75B9" w:rsidRPr="002A75B9" w:rsidRDefault="002A75B9" w:rsidP="003B547F">
      <w:pPr>
        <w:autoSpaceDE w:val="0"/>
        <w:autoSpaceDN w:val="0"/>
        <w:adjustRightInd w:val="0"/>
        <w:spacing w:line="240" w:lineRule="auto"/>
        <w:rPr>
          <w:rFonts w:eastAsia="Times New Roman" w:cs="Arial"/>
          <w:iCs/>
          <w:szCs w:val="20"/>
          <w:lang w:eastAsia="sl-SI"/>
        </w:rPr>
      </w:pPr>
    </w:p>
    <w:p w14:paraId="2FAACEFC" w14:textId="77777777" w:rsidR="002A75B9" w:rsidRPr="002A75B9" w:rsidRDefault="002A75B9" w:rsidP="003B547F">
      <w:pPr>
        <w:autoSpaceDE w:val="0"/>
        <w:autoSpaceDN w:val="0"/>
        <w:adjustRightInd w:val="0"/>
        <w:spacing w:line="240" w:lineRule="auto"/>
        <w:rPr>
          <w:rFonts w:eastAsia="Times New Roman" w:cs="Arial"/>
          <w:iCs/>
          <w:szCs w:val="20"/>
          <w:lang w:eastAsia="sl-SI"/>
        </w:rPr>
      </w:pPr>
      <w:r w:rsidRPr="002A75B9">
        <w:rPr>
          <w:rFonts w:eastAsia="Times New Roman" w:cs="Arial"/>
          <w:iCs/>
          <w:szCs w:val="20"/>
          <w:lang w:eastAsia="sl-SI"/>
        </w:rPr>
        <w:t>Posamezne oznake v formuli pomenijo:</w:t>
      </w:r>
    </w:p>
    <w:p w14:paraId="46D36AFE" w14:textId="77777777" w:rsidR="002A75B9" w:rsidRPr="002A75B9" w:rsidRDefault="002A75B9" w:rsidP="003B547F">
      <w:pPr>
        <w:autoSpaceDE w:val="0"/>
        <w:autoSpaceDN w:val="0"/>
        <w:adjustRightInd w:val="0"/>
        <w:spacing w:line="240" w:lineRule="auto"/>
        <w:rPr>
          <w:rFonts w:eastAsia="Times New Roman" w:cs="Arial"/>
          <w:iCs/>
          <w:szCs w:val="20"/>
          <w:lang w:eastAsia="sl-SI"/>
        </w:rPr>
      </w:pPr>
      <w:r w:rsidRPr="002A75B9">
        <w:rPr>
          <w:rFonts w:eastAsia="Times New Roman" w:cs="Arial"/>
          <w:b/>
          <w:iCs/>
          <w:szCs w:val="20"/>
          <w:lang w:eastAsia="sl-SI"/>
        </w:rPr>
        <w:t>M</w:t>
      </w:r>
      <w:r w:rsidRPr="002A75B9">
        <w:rPr>
          <w:rFonts w:eastAsia="Times New Roman" w:cs="Arial"/>
          <w:iCs/>
          <w:szCs w:val="20"/>
          <w:lang w:eastAsia="sl-SI"/>
        </w:rPr>
        <w:t xml:space="preserve"> = točkovanje ponudbe,</w:t>
      </w:r>
    </w:p>
    <w:p w14:paraId="37BC7D1F" w14:textId="08D5B74B" w:rsidR="002A75B9" w:rsidRPr="002A75B9" w:rsidRDefault="002A75B9" w:rsidP="003B547F">
      <w:pPr>
        <w:autoSpaceDE w:val="0"/>
        <w:autoSpaceDN w:val="0"/>
        <w:adjustRightInd w:val="0"/>
        <w:spacing w:line="240" w:lineRule="auto"/>
        <w:rPr>
          <w:rFonts w:eastAsia="Times New Roman" w:cs="Arial"/>
          <w:iCs/>
          <w:szCs w:val="20"/>
          <w:lang w:eastAsia="sl-SI"/>
        </w:rPr>
      </w:pPr>
      <w:r w:rsidRPr="002A75B9">
        <w:rPr>
          <w:rFonts w:eastAsia="Times New Roman" w:cs="Arial"/>
          <w:b/>
          <w:iCs/>
          <w:szCs w:val="20"/>
          <w:lang w:eastAsia="sl-SI"/>
        </w:rPr>
        <w:t>PC</w:t>
      </w:r>
      <w:r w:rsidRPr="002A75B9">
        <w:rPr>
          <w:rFonts w:eastAsia="Times New Roman" w:cs="Arial"/>
          <w:iCs/>
          <w:szCs w:val="20"/>
          <w:lang w:eastAsia="sl-SI"/>
        </w:rPr>
        <w:t xml:space="preserve"> = skupna ponudbena cena električne energije za ocenjeno količino (brez trošarine</w:t>
      </w:r>
      <w:r w:rsidR="00870AFC">
        <w:rPr>
          <w:rFonts w:eastAsia="Times New Roman" w:cs="Arial"/>
          <w:iCs/>
          <w:szCs w:val="20"/>
          <w:lang w:eastAsia="sl-SI"/>
        </w:rPr>
        <w:t xml:space="preserve"> in brez DDV</w:t>
      </w:r>
      <w:r w:rsidRPr="002A75B9">
        <w:rPr>
          <w:rFonts w:eastAsia="Times New Roman" w:cs="Arial"/>
          <w:iCs/>
          <w:szCs w:val="20"/>
          <w:lang w:eastAsia="sl-SI"/>
        </w:rPr>
        <w:t xml:space="preserve">) – </w:t>
      </w:r>
    </w:p>
    <w:p w14:paraId="5518E8D9" w14:textId="349E498A" w:rsidR="004C61F4" w:rsidRPr="002A75B9" w:rsidRDefault="002A75B9" w:rsidP="004C61F4">
      <w:pPr>
        <w:autoSpaceDE w:val="0"/>
        <w:autoSpaceDN w:val="0"/>
        <w:adjustRightInd w:val="0"/>
        <w:spacing w:line="240" w:lineRule="auto"/>
        <w:rPr>
          <w:rFonts w:eastAsia="Times New Roman" w:cs="Arial"/>
          <w:iCs/>
          <w:szCs w:val="20"/>
          <w:lang w:eastAsia="sl-SI"/>
        </w:rPr>
      </w:pPr>
      <w:r w:rsidRPr="002A75B9">
        <w:rPr>
          <w:rFonts w:eastAsia="Times New Roman" w:cs="Arial"/>
          <w:iCs/>
          <w:position w:val="-10"/>
          <w:szCs w:val="20"/>
          <w:lang w:eastAsia="sl-SI"/>
        </w:rPr>
        <w:object w:dxaOrig="400" w:dyaOrig="340" w14:anchorId="54F9D0B0">
          <v:shape id="_x0000_i1026" type="#_x0000_t75" style="width:9.95pt;height:17.15pt" o:ole="">
            <v:imagedata r:id="rId16" o:title=""/>
          </v:shape>
          <o:OLEObject Type="Embed" ProgID="Equation.3" ShapeID="_x0000_i1026" DrawAspect="Content" ObjectID="_1813138004" r:id="rId17"/>
        </w:object>
      </w:r>
      <w:r w:rsidRPr="002A75B9">
        <w:rPr>
          <w:rFonts w:eastAsia="Times New Roman" w:cs="Arial"/>
          <w:b/>
          <w:iCs/>
          <w:szCs w:val="20"/>
          <w:lang w:eastAsia="sl-SI"/>
        </w:rPr>
        <w:t>DT</w:t>
      </w:r>
      <w:r w:rsidRPr="002A75B9">
        <w:rPr>
          <w:rFonts w:eastAsia="Times New Roman" w:cs="Arial"/>
          <w:iCs/>
          <w:szCs w:val="20"/>
          <w:lang w:eastAsia="sl-SI"/>
        </w:rPr>
        <w:t xml:space="preserve"> = seštevek dodatnih točk, pridobljenih na podlagi dodatno ponujenih odstotkov</w:t>
      </w:r>
      <w:r w:rsidR="008F1F57">
        <w:rPr>
          <w:rFonts w:eastAsia="Times New Roman" w:cs="Arial"/>
          <w:iCs/>
          <w:szCs w:val="20"/>
          <w:lang w:eastAsia="sl-SI"/>
        </w:rPr>
        <w:t xml:space="preserve"> </w:t>
      </w:r>
      <w:r w:rsidR="008F1F57" w:rsidRPr="008F1F57">
        <w:rPr>
          <w:rFonts w:eastAsia="Times New Roman" w:cs="Arial"/>
          <w:iCs/>
          <w:szCs w:val="20"/>
          <w:lang w:eastAsia="sl-SI"/>
        </w:rPr>
        <w:t xml:space="preserve">električne energije, pridobljene iz obnovljivih virov </w:t>
      </w:r>
      <w:r w:rsidR="008F1F57">
        <w:rPr>
          <w:rFonts w:eastAsia="Times New Roman" w:cs="Arial"/>
          <w:iCs/>
          <w:szCs w:val="20"/>
          <w:lang w:eastAsia="sl-SI"/>
        </w:rPr>
        <w:t xml:space="preserve">(tj. </w:t>
      </w:r>
      <w:r w:rsidRPr="002A75B9">
        <w:rPr>
          <w:rFonts w:eastAsia="Times New Roman" w:cs="Arial"/>
          <w:iCs/>
          <w:szCs w:val="20"/>
          <w:lang w:eastAsia="sl-SI"/>
        </w:rPr>
        <w:t>zelene elektrike</w:t>
      </w:r>
      <w:r w:rsidR="008F1F57">
        <w:rPr>
          <w:rFonts w:eastAsia="Times New Roman" w:cs="Arial"/>
          <w:iCs/>
          <w:szCs w:val="20"/>
          <w:lang w:eastAsia="sl-SI"/>
        </w:rPr>
        <w:t>)</w:t>
      </w:r>
      <w:r w:rsidRPr="002A75B9">
        <w:rPr>
          <w:rFonts w:eastAsia="Times New Roman" w:cs="Arial"/>
          <w:iCs/>
          <w:szCs w:val="20"/>
          <w:lang w:eastAsia="sl-SI"/>
        </w:rPr>
        <w:t xml:space="preserve">, ki jo lahko ponudnik ponudi poleg obveznih </w:t>
      </w:r>
      <w:r w:rsidR="005E3747">
        <w:rPr>
          <w:rFonts w:eastAsia="Times New Roman" w:cs="Arial"/>
          <w:iCs/>
          <w:szCs w:val="20"/>
          <w:lang w:eastAsia="sl-SI"/>
        </w:rPr>
        <w:t xml:space="preserve">odstotkov, kot </w:t>
      </w:r>
      <w:r w:rsidR="007F7E3A">
        <w:rPr>
          <w:rFonts w:eastAsia="Times New Roman" w:cs="Arial"/>
          <w:iCs/>
          <w:szCs w:val="20"/>
          <w:lang w:eastAsia="sl-SI"/>
        </w:rPr>
        <w:t xml:space="preserve">je </w:t>
      </w:r>
      <w:r w:rsidR="005E3747">
        <w:rPr>
          <w:rFonts w:eastAsia="Times New Roman" w:cs="Arial"/>
          <w:iCs/>
          <w:szCs w:val="20"/>
          <w:lang w:eastAsia="sl-SI"/>
        </w:rPr>
        <w:t xml:space="preserve">določeno v uredbi, ki ureja </w:t>
      </w:r>
      <w:r w:rsidR="005E3747" w:rsidRPr="005E3747">
        <w:rPr>
          <w:rFonts w:eastAsia="Times New Roman" w:cs="Arial"/>
          <w:iCs/>
          <w:szCs w:val="20"/>
          <w:lang w:eastAsia="sl-SI"/>
        </w:rPr>
        <w:t>zelen</w:t>
      </w:r>
      <w:r w:rsidR="005E3747">
        <w:rPr>
          <w:rFonts w:eastAsia="Times New Roman" w:cs="Arial"/>
          <w:iCs/>
          <w:szCs w:val="20"/>
          <w:lang w:eastAsia="sl-SI"/>
        </w:rPr>
        <w:t>o</w:t>
      </w:r>
      <w:r w:rsidR="005E3747" w:rsidRPr="005E3747">
        <w:rPr>
          <w:rFonts w:eastAsia="Times New Roman" w:cs="Arial"/>
          <w:iCs/>
          <w:szCs w:val="20"/>
          <w:lang w:eastAsia="sl-SI"/>
        </w:rPr>
        <w:t xml:space="preserve"> javn</w:t>
      </w:r>
      <w:r w:rsidR="005E3747">
        <w:rPr>
          <w:rFonts w:eastAsia="Times New Roman" w:cs="Arial"/>
          <w:iCs/>
          <w:szCs w:val="20"/>
          <w:lang w:eastAsia="sl-SI"/>
        </w:rPr>
        <w:t>o</w:t>
      </w:r>
      <w:r w:rsidR="005E3747" w:rsidRPr="005E3747">
        <w:rPr>
          <w:rFonts w:eastAsia="Times New Roman" w:cs="Arial"/>
          <w:iCs/>
          <w:szCs w:val="20"/>
          <w:lang w:eastAsia="sl-SI"/>
        </w:rPr>
        <w:t xml:space="preserve"> naročanj</w:t>
      </w:r>
      <w:r w:rsidR="005E3747">
        <w:rPr>
          <w:rFonts w:eastAsia="Times New Roman" w:cs="Arial"/>
          <w:iCs/>
          <w:szCs w:val="20"/>
          <w:lang w:eastAsia="sl-SI"/>
        </w:rPr>
        <w:t>e.</w:t>
      </w:r>
      <w:r w:rsidR="004C61F4" w:rsidRPr="004C61F4">
        <w:t xml:space="preserve"> </w:t>
      </w:r>
      <w:r w:rsidR="004C61F4" w:rsidRPr="004C61F4">
        <w:rPr>
          <w:rFonts w:eastAsia="Times New Roman" w:cs="Arial"/>
          <w:iCs/>
          <w:szCs w:val="20"/>
          <w:lang w:eastAsia="sl-SI"/>
        </w:rPr>
        <w:t xml:space="preserve">Ponudnik lahko ponudi dodatni odstotek zelene elektrike. </w:t>
      </w:r>
      <w:r w:rsidR="0011199C">
        <w:rPr>
          <w:rFonts w:eastAsia="Times New Roman" w:cs="Arial"/>
          <w:iCs/>
          <w:szCs w:val="20"/>
          <w:lang w:eastAsia="sl-SI"/>
        </w:rPr>
        <w:t>Način t</w:t>
      </w:r>
      <w:r w:rsidR="004C61F4">
        <w:rPr>
          <w:rFonts w:eastAsia="Times New Roman" w:cs="Arial"/>
          <w:iCs/>
          <w:szCs w:val="20"/>
          <w:lang w:eastAsia="sl-SI"/>
        </w:rPr>
        <w:t>očkovanj</w:t>
      </w:r>
      <w:r w:rsidR="0011199C">
        <w:rPr>
          <w:rFonts w:eastAsia="Times New Roman" w:cs="Arial"/>
          <w:iCs/>
          <w:szCs w:val="20"/>
          <w:lang w:eastAsia="sl-SI"/>
        </w:rPr>
        <w:t>a</w:t>
      </w:r>
      <w:r w:rsidR="004C61F4">
        <w:rPr>
          <w:rFonts w:eastAsia="Times New Roman" w:cs="Arial"/>
          <w:iCs/>
          <w:szCs w:val="20"/>
          <w:lang w:eastAsia="sl-SI"/>
        </w:rPr>
        <w:t xml:space="preserve"> </w:t>
      </w:r>
      <w:r w:rsidR="00FA7E8D">
        <w:rPr>
          <w:rFonts w:eastAsia="Times New Roman" w:cs="Arial"/>
          <w:iCs/>
          <w:szCs w:val="20"/>
          <w:lang w:eastAsia="sl-SI"/>
        </w:rPr>
        <w:t xml:space="preserve">ponujenega </w:t>
      </w:r>
      <w:r w:rsidR="004C61F4" w:rsidRPr="004C61F4">
        <w:rPr>
          <w:rFonts w:eastAsia="Times New Roman" w:cs="Arial"/>
          <w:iCs/>
          <w:szCs w:val="20"/>
          <w:lang w:eastAsia="sl-SI"/>
        </w:rPr>
        <w:t>dodatn</w:t>
      </w:r>
      <w:r w:rsidR="004C61F4">
        <w:rPr>
          <w:rFonts w:eastAsia="Times New Roman" w:cs="Arial"/>
          <w:iCs/>
          <w:szCs w:val="20"/>
          <w:lang w:eastAsia="sl-SI"/>
        </w:rPr>
        <w:t>ega</w:t>
      </w:r>
      <w:r w:rsidR="004C61F4" w:rsidRPr="004C61F4">
        <w:rPr>
          <w:rFonts w:eastAsia="Times New Roman" w:cs="Arial"/>
          <w:iCs/>
          <w:szCs w:val="20"/>
          <w:lang w:eastAsia="sl-SI"/>
        </w:rPr>
        <w:t xml:space="preserve"> odstot</w:t>
      </w:r>
      <w:r w:rsidR="004C61F4">
        <w:rPr>
          <w:rFonts w:eastAsia="Times New Roman" w:cs="Arial"/>
          <w:iCs/>
          <w:szCs w:val="20"/>
          <w:lang w:eastAsia="sl-SI"/>
        </w:rPr>
        <w:t>ka</w:t>
      </w:r>
      <w:r w:rsidR="004C61F4" w:rsidRPr="004C61F4">
        <w:rPr>
          <w:rFonts w:eastAsia="Times New Roman" w:cs="Arial"/>
          <w:iCs/>
          <w:szCs w:val="20"/>
          <w:lang w:eastAsia="sl-SI"/>
        </w:rPr>
        <w:t xml:space="preserve"> zelene elektrike</w:t>
      </w:r>
      <w:r w:rsidR="004C61F4">
        <w:rPr>
          <w:rFonts w:eastAsia="Times New Roman" w:cs="Arial"/>
          <w:iCs/>
          <w:szCs w:val="20"/>
          <w:lang w:eastAsia="sl-SI"/>
        </w:rPr>
        <w:t>, bo določen v dokumentu, s katerim bodo ponudniki obveščeni o ponovnem odpiranju konkurence.</w:t>
      </w:r>
    </w:p>
    <w:p w14:paraId="37A9BDD3" w14:textId="7DC40376" w:rsidR="002A75B9" w:rsidRPr="002A75B9" w:rsidRDefault="002A75B9" w:rsidP="003B547F">
      <w:pPr>
        <w:autoSpaceDE w:val="0"/>
        <w:autoSpaceDN w:val="0"/>
        <w:adjustRightInd w:val="0"/>
        <w:spacing w:line="240" w:lineRule="auto"/>
        <w:rPr>
          <w:rFonts w:eastAsia="Times New Roman" w:cs="Arial"/>
          <w:iCs/>
          <w:szCs w:val="20"/>
          <w:lang w:eastAsia="sl-SI"/>
        </w:rPr>
      </w:pPr>
    </w:p>
    <w:p w14:paraId="05E41E33" w14:textId="50F46695" w:rsidR="002A75B9" w:rsidRPr="002A75B9" w:rsidRDefault="00C00618" w:rsidP="003B547F">
      <w:pPr>
        <w:autoSpaceDE w:val="0"/>
        <w:autoSpaceDN w:val="0"/>
        <w:adjustRightInd w:val="0"/>
        <w:spacing w:line="240" w:lineRule="auto"/>
        <w:rPr>
          <w:rFonts w:eastAsia="Times New Roman" w:cs="Arial"/>
          <w:iCs/>
          <w:szCs w:val="20"/>
          <w:lang w:eastAsia="sl-SI"/>
        </w:rPr>
      </w:pPr>
      <w:r>
        <w:rPr>
          <w:rFonts w:eastAsia="Times New Roman" w:cs="Arial"/>
          <w:iCs/>
          <w:szCs w:val="20"/>
          <w:lang w:eastAsia="sl-SI"/>
        </w:rPr>
        <w:t xml:space="preserve">Dobavitelj </w:t>
      </w:r>
      <w:r w:rsidR="002A75B9" w:rsidRPr="00871C96">
        <w:rPr>
          <w:rFonts w:eastAsia="Times New Roman" w:cs="Arial"/>
          <w:iCs/>
          <w:szCs w:val="20"/>
          <w:lang w:eastAsia="sl-SI"/>
        </w:rPr>
        <w:t>je tisti z najnižjim M. Upoštevane bodo le dopustne</w:t>
      </w:r>
      <w:r w:rsidR="00AA4548">
        <w:rPr>
          <w:rFonts w:eastAsia="Times New Roman" w:cs="Arial"/>
          <w:iCs/>
          <w:szCs w:val="20"/>
          <w:lang w:eastAsia="sl-SI"/>
        </w:rPr>
        <w:t xml:space="preserve"> ponudbe.</w:t>
      </w:r>
    </w:p>
    <w:p w14:paraId="1B673623" w14:textId="77777777" w:rsidR="002A75B9" w:rsidRPr="002A75B9" w:rsidRDefault="002A75B9" w:rsidP="003B547F">
      <w:pPr>
        <w:autoSpaceDE w:val="0"/>
        <w:autoSpaceDN w:val="0"/>
        <w:adjustRightInd w:val="0"/>
        <w:spacing w:line="240" w:lineRule="auto"/>
        <w:rPr>
          <w:rFonts w:eastAsia="Times New Roman" w:cs="Arial"/>
          <w:iCs/>
          <w:szCs w:val="20"/>
          <w:lang w:eastAsia="sl-SI"/>
        </w:rPr>
      </w:pPr>
    </w:p>
    <w:p w14:paraId="6194AB9D" w14:textId="66597150" w:rsidR="002A75B9" w:rsidRPr="002A75B9" w:rsidRDefault="002A75B9" w:rsidP="003B547F">
      <w:pPr>
        <w:autoSpaceDE w:val="0"/>
        <w:autoSpaceDN w:val="0"/>
        <w:adjustRightInd w:val="0"/>
        <w:spacing w:line="240" w:lineRule="auto"/>
        <w:rPr>
          <w:rFonts w:eastAsia="Times New Roman" w:cs="Arial"/>
          <w:szCs w:val="20"/>
          <w:lang w:eastAsia="sl-SI"/>
        </w:rPr>
      </w:pPr>
      <w:r w:rsidRPr="002A75B9">
        <w:rPr>
          <w:rFonts w:eastAsia="Times New Roman" w:cs="Arial"/>
          <w:szCs w:val="20"/>
          <w:lang w:eastAsia="sl-SI"/>
        </w:rPr>
        <w:t xml:space="preserve">V primeru, da bosta dva ali več ponudnikov dosegli enak M, bo </w:t>
      </w:r>
      <w:r w:rsidR="00C00618">
        <w:rPr>
          <w:rFonts w:eastAsia="Times New Roman" w:cs="Arial"/>
          <w:szCs w:val="20"/>
          <w:lang w:eastAsia="sl-SI"/>
        </w:rPr>
        <w:t xml:space="preserve">dobavitelj </w:t>
      </w:r>
      <w:r w:rsidRPr="002A75B9">
        <w:rPr>
          <w:rFonts w:eastAsia="Times New Roman" w:cs="Arial"/>
          <w:szCs w:val="20"/>
          <w:lang w:eastAsia="sl-SI"/>
        </w:rPr>
        <w:t xml:space="preserve">z najnižjo skupno </w:t>
      </w:r>
      <w:r w:rsidR="008032A9">
        <w:rPr>
          <w:rFonts w:eastAsia="Times New Roman" w:cs="Arial"/>
          <w:szCs w:val="20"/>
          <w:lang w:eastAsia="sl-SI"/>
        </w:rPr>
        <w:t>vrednost</w:t>
      </w:r>
      <w:r w:rsidRPr="002A75B9">
        <w:rPr>
          <w:rFonts w:eastAsia="Times New Roman" w:cs="Arial"/>
          <w:szCs w:val="20"/>
          <w:lang w:eastAsia="sl-SI"/>
        </w:rPr>
        <w:t xml:space="preserve"> ponujene elektrike. V kolikor bo več ponudnikov ponudilo enako skupno ceno, bo </w:t>
      </w:r>
      <w:r w:rsidR="00C00618">
        <w:rPr>
          <w:rFonts w:eastAsia="Times New Roman" w:cs="Arial"/>
          <w:szCs w:val="20"/>
          <w:lang w:eastAsia="sl-SI"/>
        </w:rPr>
        <w:t xml:space="preserve">dobavitelj </w:t>
      </w:r>
      <w:r w:rsidRPr="002A75B9">
        <w:rPr>
          <w:rFonts w:eastAsia="Times New Roman" w:cs="Arial"/>
          <w:szCs w:val="20"/>
          <w:lang w:eastAsia="sl-SI"/>
        </w:rPr>
        <w:t>tisti, ki bo ponudil najnižjo ponudbeno ceno za tarifni čas kateri ima največjo ocenjeno količino. V kolikor pa bosta tudi ti ceni enaki bo naročnik izbral naslednji tarifni čas z drugo največjo ocenjeno količino, ter nato naslednji tarifni čas dokler ne bo izbran</w:t>
      </w:r>
      <w:r w:rsidR="00C00618">
        <w:rPr>
          <w:rFonts w:eastAsia="Times New Roman" w:cs="Arial"/>
          <w:szCs w:val="20"/>
          <w:lang w:eastAsia="sl-SI"/>
        </w:rPr>
        <w:t xml:space="preserve"> dobavitelj</w:t>
      </w:r>
      <w:r w:rsidRPr="002A75B9">
        <w:rPr>
          <w:rFonts w:eastAsia="Times New Roman" w:cs="Arial"/>
          <w:szCs w:val="20"/>
          <w:lang w:eastAsia="sl-SI"/>
        </w:rPr>
        <w:t xml:space="preserve">. V kolikor bo več ponudnikov doseglo enak M in ponudilo enake ponudbene cene za vse tarifne čase, bo naročnik vrstni red ponudnikov določil  z žrebom. Žreb bo potekal v prostorih naročnika. Žreb se izvede samo med ponudniki, ki so ponudili enako ceno. </w:t>
      </w:r>
      <w:r w:rsidR="005C6188" w:rsidRPr="005C6188">
        <w:rPr>
          <w:rFonts w:eastAsia="Times New Roman" w:cs="Arial"/>
          <w:szCs w:val="20"/>
          <w:lang w:eastAsia="sl-SI"/>
        </w:rPr>
        <w:t>Ponudnikom, za katere se izvede žreb, ki pa ne bodo prisotni na žrebu, bo naročnik posredoval zapisnik žrebanja.</w:t>
      </w:r>
    </w:p>
    <w:p w14:paraId="1F888A24" w14:textId="77777777" w:rsidR="002A75B9" w:rsidRPr="002A75B9" w:rsidRDefault="002A75B9" w:rsidP="003B547F">
      <w:pPr>
        <w:autoSpaceDE w:val="0"/>
        <w:autoSpaceDN w:val="0"/>
        <w:adjustRightInd w:val="0"/>
        <w:spacing w:line="240" w:lineRule="auto"/>
        <w:rPr>
          <w:rFonts w:eastAsia="Times New Roman" w:cs="Arial"/>
          <w:szCs w:val="20"/>
          <w:lang w:eastAsia="sl-SI"/>
        </w:rPr>
      </w:pPr>
      <w:r w:rsidRPr="002A75B9">
        <w:rPr>
          <w:rFonts w:eastAsia="Times New Roman" w:cs="Arial"/>
          <w:szCs w:val="20"/>
          <w:lang w:eastAsia="sl-SI"/>
        </w:rPr>
        <w:t xml:space="preserve"> </w:t>
      </w:r>
    </w:p>
    <w:p w14:paraId="54285454" w14:textId="77777777" w:rsidR="002A75B9" w:rsidRPr="002A75B9" w:rsidRDefault="002A75B9" w:rsidP="003B547F">
      <w:pPr>
        <w:autoSpaceDE w:val="0"/>
        <w:autoSpaceDN w:val="0"/>
        <w:adjustRightInd w:val="0"/>
        <w:spacing w:line="240" w:lineRule="auto"/>
        <w:rPr>
          <w:rFonts w:eastAsia="Times New Roman" w:cs="Arial"/>
          <w:szCs w:val="20"/>
          <w:lang w:eastAsia="sl-SI"/>
        </w:rPr>
      </w:pPr>
      <w:r w:rsidRPr="002A75B9">
        <w:rPr>
          <w:rFonts w:eastAsia="Times New Roman" w:cs="Arial"/>
          <w:szCs w:val="20"/>
          <w:lang w:eastAsia="sl-SI"/>
        </w:rPr>
        <w:t>Ponudnikom, za katere se izvede žreb, ki ne bodo prisotni na žrebu, bo naročnik posredoval zapisnik žrebanja.</w:t>
      </w:r>
    </w:p>
    <w:p w14:paraId="695BD95D" w14:textId="77777777" w:rsidR="002A75B9" w:rsidRDefault="002A75B9" w:rsidP="003B547F">
      <w:pPr>
        <w:rPr>
          <w:rFonts w:cs="Arial"/>
          <w:szCs w:val="20"/>
        </w:rPr>
      </w:pPr>
    </w:p>
    <w:p w14:paraId="174B5AEF" w14:textId="72D4F553" w:rsidR="00562109" w:rsidRPr="00F54DF7" w:rsidRDefault="006E4F24" w:rsidP="003B547F">
      <w:pPr>
        <w:pStyle w:val="Naslov1"/>
        <w:spacing w:line="260" w:lineRule="atLeast"/>
        <w:rPr>
          <w:rFonts w:cs="Arial"/>
          <w:sz w:val="20"/>
          <w:szCs w:val="20"/>
        </w:rPr>
      </w:pPr>
      <w:bookmarkStart w:id="49" w:name="_Toc202520440"/>
      <w:bookmarkEnd w:id="43"/>
      <w:r w:rsidRPr="00F54DF7">
        <w:rPr>
          <w:rFonts w:cs="Arial"/>
          <w:sz w:val="20"/>
          <w:szCs w:val="20"/>
        </w:rPr>
        <w:t>ponudba</w:t>
      </w:r>
      <w:bookmarkEnd w:id="49"/>
    </w:p>
    <w:p w14:paraId="40EC3DA5" w14:textId="77777777" w:rsidR="008E4247" w:rsidRPr="00F54DF7" w:rsidRDefault="008E4247" w:rsidP="003B547F">
      <w:pPr>
        <w:rPr>
          <w:rFonts w:cs="Arial"/>
          <w:szCs w:val="20"/>
        </w:rPr>
      </w:pPr>
    </w:p>
    <w:p w14:paraId="4205ACF9" w14:textId="01ACB1E2" w:rsidR="00120550" w:rsidRPr="00A832C7" w:rsidRDefault="002B2D05" w:rsidP="003B547F">
      <w:pPr>
        <w:pStyle w:val="Naslov2"/>
        <w:ind w:left="357"/>
      </w:pPr>
      <w:bookmarkStart w:id="50" w:name="_Toc336851746"/>
      <w:bookmarkStart w:id="51" w:name="_Toc336851794"/>
      <w:bookmarkStart w:id="52" w:name="_Toc202520441"/>
      <w:r w:rsidRPr="00A832C7">
        <w:t>Ponudbena dokumentacija</w:t>
      </w:r>
      <w:bookmarkEnd w:id="50"/>
      <w:bookmarkEnd w:id="51"/>
      <w:bookmarkEnd w:id="52"/>
    </w:p>
    <w:p w14:paraId="68CF38D2" w14:textId="77777777" w:rsidR="00F9245B" w:rsidRPr="00F54DF7" w:rsidRDefault="00F9245B" w:rsidP="003B547F"/>
    <w:p w14:paraId="7AF648ED" w14:textId="77777777" w:rsidR="009856BE" w:rsidRDefault="009856BE" w:rsidP="003B547F">
      <w:pPr>
        <w:rPr>
          <w:rFonts w:cs="Arial"/>
          <w:szCs w:val="20"/>
        </w:rPr>
      </w:pPr>
      <w:r w:rsidRPr="00F54DF7">
        <w:rPr>
          <w:rFonts w:cs="Arial"/>
          <w:szCs w:val="20"/>
        </w:rPr>
        <w:t>Ponudbeno dokumentacijo sestavljajo naslednji dokumenti:</w:t>
      </w:r>
    </w:p>
    <w:p w14:paraId="18828200" w14:textId="77777777" w:rsidR="009C361D" w:rsidRPr="00F54DF7" w:rsidRDefault="009C361D" w:rsidP="003B547F">
      <w:pPr>
        <w:rPr>
          <w:rFonts w:cs="Arial"/>
          <w:szCs w:val="20"/>
        </w:rPr>
      </w:pPr>
    </w:p>
    <w:p w14:paraId="7A1A147C" w14:textId="38EDC2CE" w:rsidR="009856BE" w:rsidRDefault="00381726" w:rsidP="003B547F">
      <w:pPr>
        <w:pStyle w:val="Odstavekseznama"/>
        <w:numPr>
          <w:ilvl w:val="0"/>
          <w:numId w:val="16"/>
        </w:numPr>
        <w:rPr>
          <w:rFonts w:cs="Arial"/>
          <w:szCs w:val="20"/>
        </w:rPr>
      </w:pPr>
      <w:r w:rsidRPr="00F54DF7">
        <w:rPr>
          <w:rFonts w:cs="Arial"/>
          <w:szCs w:val="20"/>
        </w:rPr>
        <w:t>I</w:t>
      </w:r>
      <w:r w:rsidR="009856BE" w:rsidRPr="00F54DF7">
        <w:rPr>
          <w:rFonts w:cs="Arial"/>
          <w:szCs w:val="20"/>
        </w:rPr>
        <w:t>zpolnjen obrazec »ESPD« (za vse gospodarske subjekte v ponudbi)</w:t>
      </w:r>
      <w:r w:rsidR="004B37A0">
        <w:rPr>
          <w:rFonts w:cs="Arial"/>
          <w:szCs w:val="20"/>
        </w:rPr>
        <w:t>;</w:t>
      </w:r>
    </w:p>
    <w:p w14:paraId="14571801" w14:textId="65095843" w:rsidR="004B37A0" w:rsidRDefault="004B37A0" w:rsidP="003B547F">
      <w:pPr>
        <w:pStyle w:val="Odstavekseznama"/>
        <w:numPr>
          <w:ilvl w:val="0"/>
          <w:numId w:val="16"/>
        </w:numPr>
        <w:rPr>
          <w:rFonts w:cs="Arial"/>
          <w:szCs w:val="20"/>
        </w:rPr>
      </w:pPr>
      <w:r w:rsidRPr="00F54DF7">
        <w:rPr>
          <w:rFonts w:cs="Arial"/>
          <w:szCs w:val="20"/>
        </w:rPr>
        <w:t>Izpolnjen obrazec »Predračun«</w:t>
      </w:r>
      <w:r w:rsidR="000D5E64">
        <w:rPr>
          <w:rFonts w:cs="Arial"/>
          <w:szCs w:val="20"/>
        </w:rPr>
        <w:t>.</w:t>
      </w:r>
    </w:p>
    <w:p w14:paraId="127A9B75" w14:textId="77777777" w:rsidR="009856BE" w:rsidRPr="00F54DF7" w:rsidRDefault="009856BE" w:rsidP="003B547F">
      <w:pPr>
        <w:rPr>
          <w:rFonts w:cs="Arial"/>
          <w:szCs w:val="20"/>
        </w:rPr>
      </w:pPr>
    </w:p>
    <w:p w14:paraId="77B64164" w14:textId="77777777" w:rsidR="002460A7" w:rsidRPr="002460A7" w:rsidRDefault="002460A7" w:rsidP="002460A7">
      <w:pPr>
        <w:rPr>
          <w:rFonts w:cs="Arial"/>
          <w:szCs w:val="20"/>
        </w:rPr>
      </w:pPr>
      <w:r w:rsidRPr="002460A7">
        <w:rPr>
          <w:rFonts w:cs="Arial"/>
          <w:szCs w:val="20"/>
        </w:rPr>
        <w:t>Ponudnik v ponudbi priloži dokumenta, ki sta navedena v tej točki.</w:t>
      </w:r>
    </w:p>
    <w:p w14:paraId="25F781EE" w14:textId="77777777" w:rsidR="002460A7" w:rsidRPr="002460A7" w:rsidRDefault="002460A7" w:rsidP="002460A7">
      <w:pPr>
        <w:rPr>
          <w:rFonts w:cs="Arial"/>
          <w:szCs w:val="20"/>
        </w:rPr>
      </w:pPr>
    </w:p>
    <w:p w14:paraId="234050D1" w14:textId="77777777" w:rsidR="002460A7" w:rsidRPr="002460A7" w:rsidRDefault="002460A7" w:rsidP="002460A7">
      <w:pPr>
        <w:rPr>
          <w:rFonts w:cs="Arial"/>
          <w:szCs w:val="20"/>
        </w:rPr>
      </w:pPr>
      <w:r w:rsidRPr="002460A7">
        <w:rPr>
          <w:rFonts w:cs="Arial"/>
          <w:szCs w:val="20"/>
        </w:rPr>
        <w:t>V času pregleda ponudbene dokumentacije bo moral ponudnik na poziv naročnika ponudbeno dokumentacijo dopolniti oziroma posredovati dokazila, kot je navedeno za posameznim zahtevanim pogojem oziroma razlogom za izključitev.</w:t>
      </w:r>
    </w:p>
    <w:p w14:paraId="35978B54" w14:textId="77777777" w:rsidR="002460A7" w:rsidRDefault="002460A7" w:rsidP="002460A7">
      <w:pPr>
        <w:rPr>
          <w:rFonts w:cs="Arial"/>
          <w:szCs w:val="20"/>
        </w:rPr>
      </w:pPr>
    </w:p>
    <w:p w14:paraId="4C26051A" w14:textId="77777777" w:rsidR="002460A7" w:rsidRDefault="002460A7" w:rsidP="002460A7">
      <w:pPr>
        <w:rPr>
          <w:rFonts w:cs="Arial"/>
          <w:szCs w:val="20"/>
        </w:rPr>
      </w:pPr>
      <w:r w:rsidRPr="002460A7">
        <w:rPr>
          <w:rFonts w:cs="Arial"/>
          <w:szCs w:val="20"/>
        </w:rPr>
        <w:t xml:space="preserve">Ponudnik, ki odda ponudbo, pod kazensko in materialno odgovornostjo jamči, da so vsi podatki in dokumenti, podani v ponudbi, resnični. V nasprotnem primeru ponudnik naročniku oziroma vsem </w:t>
      </w:r>
      <w:r w:rsidRPr="002460A7">
        <w:rPr>
          <w:rFonts w:cs="Arial"/>
          <w:szCs w:val="20"/>
        </w:rPr>
        <w:lastRenderedPageBreak/>
        <w:t>posameznim naročnikom, odgovarja za vso škodo, ki mu/jim je nastala. Naročnik si pridržuje pravico do vpogleda v originalne dokumente.</w:t>
      </w:r>
    </w:p>
    <w:p w14:paraId="03992C1E" w14:textId="77777777" w:rsidR="002460A7" w:rsidRDefault="002460A7" w:rsidP="002460A7">
      <w:pPr>
        <w:rPr>
          <w:rFonts w:cs="Arial"/>
          <w:szCs w:val="20"/>
        </w:rPr>
      </w:pPr>
    </w:p>
    <w:p w14:paraId="6026CB62" w14:textId="699E93CE" w:rsidR="002460A7" w:rsidRPr="002460A7" w:rsidRDefault="002460A7" w:rsidP="002460A7">
      <w:pPr>
        <w:rPr>
          <w:rFonts w:cs="Arial"/>
          <w:szCs w:val="20"/>
        </w:rPr>
      </w:pPr>
      <w:r w:rsidRPr="002460A7">
        <w:rPr>
          <w:rFonts w:cs="Arial"/>
          <w:szCs w:val="20"/>
        </w:rPr>
        <w:t xml:space="preserve">Obrazci izjav, ki jih mora predložiti ponudnik, so del dokumentacije predmetnega naročila. Izjave so lahko predložene na teh obrazcih ali na ponudnikovih, ki pa vsebinsko bistveno ne smejo odstopati od priloženih obrazcev. </w:t>
      </w:r>
    </w:p>
    <w:p w14:paraId="3A2CCE8E" w14:textId="77777777" w:rsidR="002460A7" w:rsidRDefault="002460A7" w:rsidP="002460A7">
      <w:pPr>
        <w:rPr>
          <w:rFonts w:cs="Arial"/>
          <w:szCs w:val="20"/>
        </w:rPr>
      </w:pPr>
    </w:p>
    <w:p w14:paraId="114A651E" w14:textId="263E2C0E" w:rsidR="00621458" w:rsidRDefault="002460A7" w:rsidP="002460A7">
      <w:pPr>
        <w:rPr>
          <w:rFonts w:cs="Arial"/>
          <w:szCs w:val="20"/>
        </w:rPr>
      </w:pPr>
      <w:r w:rsidRPr="002460A7">
        <w:rPr>
          <w:rFonts w:cs="Arial"/>
          <w:szCs w:val="20"/>
        </w:rPr>
        <w:t>Šteje se, da je z oddajo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 ter pravico do preveritve dejstev iz ponudbe na spletnih straneh</w:t>
      </w:r>
      <w:r>
        <w:rPr>
          <w:rFonts w:cs="Arial"/>
          <w:szCs w:val="20"/>
        </w:rPr>
        <w:t>.</w:t>
      </w:r>
    </w:p>
    <w:p w14:paraId="12A346FE" w14:textId="77777777" w:rsidR="002460A7" w:rsidRPr="00F54DF7" w:rsidRDefault="002460A7" w:rsidP="002460A7">
      <w:pPr>
        <w:rPr>
          <w:rFonts w:cs="Arial"/>
          <w:szCs w:val="20"/>
        </w:rPr>
      </w:pPr>
    </w:p>
    <w:p w14:paraId="16C556A9" w14:textId="2D855111" w:rsidR="00DA00EB" w:rsidRPr="00A832C7" w:rsidRDefault="00F9245B" w:rsidP="003B547F">
      <w:pPr>
        <w:pStyle w:val="Naslov2"/>
        <w:ind w:left="357"/>
      </w:pPr>
      <w:r w:rsidRPr="00A832C7">
        <w:t xml:space="preserve"> </w:t>
      </w:r>
      <w:bookmarkStart w:id="53" w:name="_Toc202520442"/>
      <w:r w:rsidR="002B2D05" w:rsidRPr="00A832C7">
        <w:t>Sestavljanje ponudbe</w:t>
      </w:r>
      <w:bookmarkEnd w:id="53"/>
    </w:p>
    <w:p w14:paraId="2B9A53B5" w14:textId="79358A31" w:rsidR="00A34879" w:rsidRDefault="00A34879" w:rsidP="003B547F">
      <w:pPr>
        <w:rPr>
          <w:rFonts w:cs="Arial"/>
          <w:szCs w:val="20"/>
        </w:rPr>
      </w:pPr>
    </w:p>
    <w:p w14:paraId="5386BE61" w14:textId="77777777" w:rsidR="004B37A0" w:rsidRPr="00C20766" w:rsidRDefault="004B37A0" w:rsidP="003B547F">
      <w:pPr>
        <w:pStyle w:val="Naslov3"/>
        <w:numPr>
          <w:ilvl w:val="2"/>
          <w:numId w:val="29"/>
        </w:numPr>
      </w:pPr>
      <w:bookmarkStart w:id="54" w:name="_Toc202520443"/>
      <w:r w:rsidRPr="00C20766">
        <w:t>Obrazec »ESPD« - za vse gospodarske subjekte</w:t>
      </w:r>
      <w:bookmarkEnd w:id="54"/>
    </w:p>
    <w:p w14:paraId="734283AD" w14:textId="77777777" w:rsidR="004B37A0" w:rsidRDefault="004B37A0" w:rsidP="003B547F"/>
    <w:p w14:paraId="1EF3945F" w14:textId="77777777" w:rsidR="002460A7" w:rsidRDefault="002460A7" w:rsidP="002460A7">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gospodarski subjekt potrdi, da sprejema vsebino obeh vzorcev sporazuma, ter potrdi, da izpolnjuje vse druge zahteve naročila.</w:t>
      </w:r>
    </w:p>
    <w:p w14:paraId="018FB258" w14:textId="77777777" w:rsidR="002460A7" w:rsidRDefault="002460A7" w:rsidP="002460A7"/>
    <w:p w14:paraId="00B9856E" w14:textId="77777777" w:rsidR="002460A7" w:rsidRDefault="002460A7" w:rsidP="002460A7">
      <w: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w:t>
      </w:r>
      <w:proofErr w:type="spellStart"/>
      <w:r>
        <w:t>ZIntPK</w:t>
      </w:r>
      <w:proofErr w:type="spellEnd"/>
      <w:r>
        <w:t>), ter izjavo, da ne obstaja izključitveni razlog, določen v podtočki 5 poglavja Razlogi za izključitev teh navodil.</w:t>
      </w:r>
    </w:p>
    <w:p w14:paraId="68408DEC" w14:textId="77777777" w:rsidR="002460A7" w:rsidRDefault="002460A7" w:rsidP="002460A7">
      <w:r>
        <w:t xml:space="preserve"> </w:t>
      </w:r>
    </w:p>
    <w:p w14:paraId="0F918E95" w14:textId="77777777" w:rsidR="002460A7" w:rsidRDefault="002460A7" w:rsidP="002460A7">
      <w:r>
        <w:t>Navedbe v ESPD in/ali dokazila, ki ji predloži gospodarski subjekt, morajo biti veljavni.</w:t>
      </w:r>
    </w:p>
    <w:p w14:paraId="5E17AE50" w14:textId="77777777" w:rsidR="002460A7" w:rsidRDefault="002460A7" w:rsidP="002460A7"/>
    <w:p w14:paraId="4D871824" w14:textId="77777777" w:rsidR="002460A7" w:rsidRDefault="002460A7" w:rsidP="002460A7">
      <w:r>
        <w:t>Gospodarski subjekt naročnikov obrazec ESPD (datoteka XML) uvozi na spletni povezavi: https://ejn.gov.si/espd in v njega neposredno vnese zahtevane podatke.</w:t>
      </w:r>
    </w:p>
    <w:p w14:paraId="52B5F831" w14:textId="77777777" w:rsidR="002460A7" w:rsidRDefault="002460A7" w:rsidP="002460A7"/>
    <w:p w14:paraId="29FF44D9" w14:textId="77777777" w:rsidR="002460A7" w:rsidRDefault="002460A7" w:rsidP="002460A7">
      <w:r>
        <w:t>Izpolnjen in podpisan ESPD mora biti v ponudbi priložen za vse gospodarske subjekte, ki v kakršni koli vlogi sodelujejo v ponudbi (ponudnik, sodelujoči ponudniki v primeru skupne ponudbe).</w:t>
      </w:r>
    </w:p>
    <w:p w14:paraId="4100F287" w14:textId="77777777" w:rsidR="002460A7" w:rsidRDefault="002460A7" w:rsidP="002460A7"/>
    <w:p w14:paraId="5C64F9A3" w14:textId="77777777" w:rsidR="002460A7" w:rsidRDefault="002460A7" w:rsidP="002460A7">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 </w:t>
      </w:r>
    </w:p>
    <w:p w14:paraId="28C9BED4" w14:textId="77777777" w:rsidR="002460A7" w:rsidRDefault="002460A7" w:rsidP="002460A7"/>
    <w:p w14:paraId="19EF6965" w14:textId="5EAA91F9" w:rsidR="002460A7" w:rsidRDefault="002460A7" w:rsidP="002460A7">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67F7D32C" w14:textId="77777777" w:rsidR="002460A7" w:rsidRDefault="002460A7" w:rsidP="003B547F"/>
    <w:p w14:paraId="782DA136" w14:textId="02F91C0A" w:rsidR="00541B10" w:rsidRPr="00A66331" w:rsidRDefault="00541B10" w:rsidP="003B547F">
      <w:pPr>
        <w:pStyle w:val="Naslov3"/>
      </w:pPr>
      <w:bookmarkStart w:id="55" w:name="_Toc517177301"/>
      <w:bookmarkStart w:id="56" w:name="_Toc520121667"/>
      <w:bookmarkStart w:id="57" w:name="_Toc202520444"/>
      <w:r w:rsidRPr="00A66331">
        <w:t xml:space="preserve">Obrazec </w:t>
      </w:r>
      <w:bookmarkEnd w:id="55"/>
      <w:bookmarkEnd w:id="56"/>
      <w:r w:rsidR="002D2BE4" w:rsidRPr="00A66331">
        <w:t>»</w:t>
      </w:r>
      <w:r w:rsidR="00AC329C" w:rsidRPr="00A66331">
        <w:t>P</w:t>
      </w:r>
      <w:r w:rsidR="002D2BE4" w:rsidRPr="00A66331">
        <w:t>redračun«</w:t>
      </w:r>
      <w:bookmarkEnd w:id="57"/>
      <w:r w:rsidR="002D2BE4" w:rsidRPr="00A66331">
        <w:t xml:space="preserve"> </w:t>
      </w:r>
    </w:p>
    <w:p w14:paraId="4B2A9A99" w14:textId="3C79BEAB" w:rsidR="00C40232" w:rsidRDefault="00C40232" w:rsidP="003B547F">
      <w:pPr>
        <w:suppressAutoHyphens/>
        <w:autoSpaceDN w:val="0"/>
        <w:spacing w:line="240" w:lineRule="auto"/>
        <w:textAlignment w:val="baseline"/>
      </w:pPr>
      <w:bookmarkStart w:id="58" w:name="_Hlk66259636"/>
    </w:p>
    <w:p w14:paraId="3B39C7D1" w14:textId="13A6D5A3" w:rsidR="00C40232" w:rsidRDefault="00C40232" w:rsidP="00C40232">
      <w:pPr>
        <w:suppressAutoHyphens/>
        <w:autoSpaceDN w:val="0"/>
        <w:spacing w:line="240" w:lineRule="auto"/>
        <w:textAlignment w:val="baseline"/>
      </w:pPr>
      <w:r>
        <w:t xml:space="preserve">Ponudnik mora v obrazcu </w:t>
      </w:r>
      <w:r w:rsidR="00AD17AF">
        <w:t>»</w:t>
      </w:r>
      <w:r>
        <w:t>Predračun</w:t>
      </w:r>
      <w:r w:rsidR="00AD17AF">
        <w:t>«</w:t>
      </w:r>
      <w:r>
        <w:t xml:space="preserve"> ponujati vse pozicije.</w:t>
      </w:r>
    </w:p>
    <w:p w14:paraId="32B36442" w14:textId="77777777" w:rsidR="00C40232" w:rsidRDefault="00C40232" w:rsidP="00C40232">
      <w:pPr>
        <w:suppressAutoHyphens/>
        <w:autoSpaceDN w:val="0"/>
        <w:spacing w:line="240" w:lineRule="auto"/>
        <w:textAlignment w:val="baseline"/>
      </w:pPr>
      <w:r>
        <w:t xml:space="preserve"> </w:t>
      </w:r>
    </w:p>
    <w:p w14:paraId="271A0ED2" w14:textId="2E88CB3A" w:rsidR="00C40232" w:rsidRDefault="00C40232" w:rsidP="00C40232">
      <w:pPr>
        <w:suppressAutoHyphens/>
        <w:autoSpaceDN w:val="0"/>
        <w:spacing w:line="240" w:lineRule="auto"/>
        <w:textAlignment w:val="baseline"/>
      </w:pPr>
      <w:r>
        <w:t xml:space="preserve">Ponudnik mora v obrazcu </w:t>
      </w:r>
      <w:r w:rsidR="00AD17AF">
        <w:t>»</w:t>
      </w:r>
      <w:r>
        <w:t>Predračun</w:t>
      </w:r>
      <w:r w:rsidR="00AD17AF">
        <w:t>«</w:t>
      </w:r>
      <w:r>
        <w:t xml:space="preserve"> po kategorijah MT (</w:t>
      </w:r>
      <w:r w:rsidR="001404DA" w:rsidRPr="001404DA">
        <w:t>nižj</w:t>
      </w:r>
      <w:r w:rsidR="001404DA">
        <w:t>a</w:t>
      </w:r>
      <w:r w:rsidR="001404DA" w:rsidRPr="001404DA">
        <w:t xml:space="preserve"> dnevn</w:t>
      </w:r>
      <w:r w:rsidR="001404DA">
        <w:t>a</w:t>
      </w:r>
      <w:r w:rsidR="001404DA" w:rsidRPr="001404DA">
        <w:t xml:space="preserve"> tarifn</w:t>
      </w:r>
      <w:r w:rsidR="001404DA">
        <w:t>a</w:t>
      </w:r>
      <w:r w:rsidR="001404DA" w:rsidRPr="001404DA">
        <w:t xml:space="preserve"> postavk</w:t>
      </w:r>
      <w:r w:rsidR="001404DA">
        <w:t>a</w:t>
      </w:r>
      <w:r>
        <w:t>), VT (</w:t>
      </w:r>
      <w:r w:rsidR="001404DA" w:rsidRPr="001404DA">
        <w:t>višj</w:t>
      </w:r>
      <w:r w:rsidR="001404DA">
        <w:t>a</w:t>
      </w:r>
      <w:r w:rsidR="001404DA" w:rsidRPr="001404DA">
        <w:t xml:space="preserve"> dnevn</w:t>
      </w:r>
      <w:r w:rsidR="001404DA">
        <w:t>a</w:t>
      </w:r>
      <w:r w:rsidR="001404DA" w:rsidRPr="001404DA">
        <w:t xml:space="preserve"> tarifn</w:t>
      </w:r>
      <w:r w:rsidR="001404DA">
        <w:t>a</w:t>
      </w:r>
      <w:r w:rsidR="001404DA" w:rsidRPr="001404DA">
        <w:t xml:space="preserve"> postavk</w:t>
      </w:r>
      <w:r w:rsidR="001404DA">
        <w:t>a</w:t>
      </w:r>
      <w:r>
        <w:t>) in ET (</w:t>
      </w:r>
      <w:r w:rsidR="00F2039E" w:rsidRPr="00F2039E">
        <w:t>enotn</w:t>
      </w:r>
      <w:r w:rsidR="00F2039E">
        <w:t>a</w:t>
      </w:r>
      <w:r w:rsidR="00F2039E" w:rsidRPr="00F2039E">
        <w:t xml:space="preserve"> dnevn</w:t>
      </w:r>
      <w:r w:rsidR="00F2039E">
        <w:t>a</w:t>
      </w:r>
      <w:r w:rsidR="00F2039E" w:rsidRPr="00F2039E">
        <w:t xml:space="preserve"> tarifn</w:t>
      </w:r>
      <w:r w:rsidR="00F2039E">
        <w:t>a</w:t>
      </w:r>
      <w:r w:rsidR="00F2039E" w:rsidRPr="00F2039E">
        <w:t xml:space="preserve"> postavk</w:t>
      </w:r>
      <w:r w:rsidR="00F2039E">
        <w:t>a</w:t>
      </w:r>
      <w:r>
        <w:t>) vpisati cene za 1 kWh za posamezno kategorijo električne energije glede na ocenjeni obseg porabe električne energije</w:t>
      </w:r>
      <w:r w:rsidR="00166CB2">
        <w:t>.</w:t>
      </w:r>
    </w:p>
    <w:p w14:paraId="2DB755C6" w14:textId="77777777" w:rsidR="00C40232" w:rsidRDefault="00C40232" w:rsidP="00C40232">
      <w:pPr>
        <w:suppressAutoHyphens/>
        <w:autoSpaceDN w:val="0"/>
        <w:spacing w:line="240" w:lineRule="auto"/>
        <w:textAlignment w:val="baseline"/>
      </w:pPr>
    </w:p>
    <w:p w14:paraId="349D3872" w14:textId="77777777" w:rsidR="00166CB2" w:rsidRDefault="00C40232" w:rsidP="00C40232">
      <w:pPr>
        <w:suppressAutoHyphens/>
        <w:autoSpaceDN w:val="0"/>
        <w:spacing w:line="240" w:lineRule="auto"/>
        <w:textAlignment w:val="baseline"/>
      </w:pPr>
      <w:r>
        <w:lastRenderedPageBreak/>
        <w:t xml:space="preserve">Čas trajanja VT in MT je določen v veljavnem </w:t>
      </w:r>
      <w:r w:rsidR="005C3C22" w:rsidRPr="005C3C22">
        <w:t xml:space="preserve">Akt o metodologiji za določitev regulativnega okvira in metodologiji za obračunavanje omrežnine za </w:t>
      </w:r>
      <w:proofErr w:type="spellStart"/>
      <w:r w:rsidR="005C3C22" w:rsidRPr="005C3C22">
        <w:t>elektrooperaterje</w:t>
      </w:r>
      <w:proofErr w:type="spellEnd"/>
      <w:r w:rsidR="005C3C22" w:rsidRPr="005C3C22">
        <w:t xml:space="preserve"> (Uradni list RS, št.</w:t>
      </w:r>
      <w:r w:rsidR="00D91DF0">
        <w:t xml:space="preserve"> </w:t>
      </w:r>
      <w:r w:rsidR="00D91DF0" w:rsidRPr="00D91DF0">
        <w:t xml:space="preserve">46/18, 47/18 – </w:t>
      </w:r>
      <w:proofErr w:type="spellStart"/>
      <w:r w:rsidR="00D91DF0" w:rsidRPr="00D91DF0">
        <w:t>popr</w:t>
      </w:r>
      <w:proofErr w:type="spellEnd"/>
      <w:r w:rsidR="00D91DF0" w:rsidRPr="00D91DF0">
        <w:t xml:space="preserve">., 86/18, 76/19, 78/19 – </w:t>
      </w:r>
      <w:proofErr w:type="spellStart"/>
      <w:r w:rsidR="00D91DF0" w:rsidRPr="00D91DF0">
        <w:t>popr</w:t>
      </w:r>
      <w:proofErr w:type="spellEnd"/>
      <w:r w:rsidR="00D91DF0" w:rsidRPr="00D91DF0">
        <w:t>., 85/20, 145/21, 172/21 – ZOEE, 123/22 in 146/22</w:t>
      </w:r>
      <w:r w:rsidR="005C3C22" w:rsidRPr="005C3C22">
        <w:t>)</w:t>
      </w:r>
      <w:r w:rsidR="00E53717">
        <w:t>.</w:t>
      </w:r>
      <w:r w:rsidR="005C3C22" w:rsidRPr="005C3C22">
        <w:t xml:space="preserve">   </w:t>
      </w:r>
    </w:p>
    <w:p w14:paraId="109B15E4" w14:textId="77777777" w:rsidR="00166CB2" w:rsidRDefault="00166CB2" w:rsidP="00C40232">
      <w:pPr>
        <w:suppressAutoHyphens/>
        <w:autoSpaceDN w:val="0"/>
        <w:spacing w:line="240" w:lineRule="auto"/>
        <w:textAlignment w:val="baseline"/>
      </w:pPr>
    </w:p>
    <w:p w14:paraId="349E6D9F" w14:textId="25FA21C3" w:rsidR="005C3C22" w:rsidRDefault="00636AD7" w:rsidP="00C40232">
      <w:pPr>
        <w:suppressAutoHyphens/>
        <w:autoSpaceDN w:val="0"/>
        <w:spacing w:line="240" w:lineRule="auto"/>
        <w:textAlignment w:val="baseline"/>
      </w:pPr>
      <w:r>
        <w:t>S predložitvijo obrazca »ESPD« gospodarski subjekt potrdi, da</w:t>
      </w:r>
      <w:r w:rsidRPr="00636AD7">
        <w:t xml:space="preserve"> </w:t>
      </w:r>
      <w:r>
        <w:t xml:space="preserve">ponuja obvezne </w:t>
      </w:r>
      <w:r w:rsidRPr="002A75B9">
        <w:rPr>
          <w:rFonts w:eastAsia="Times New Roman" w:cs="Arial"/>
          <w:iCs/>
          <w:szCs w:val="20"/>
          <w:lang w:eastAsia="sl-SI"/>
        </w:rPr>
        <w:t>odstotk</w:t>
      </w:r>
      <w:r>
        <w:rPr>
          <w:rFonts w:eastAsia="Times New Roman" w:cs="Arial"/>
          <w:iCs/>
          <w:szCs w:val="20"/>
          <w:lang w:eastAsia="sl-SI"/>
        </w:rPr>
        <w:t>e</w:t>
      </w:r>
      <w:r w:rsidRPr="002A75B9">
        <w:rPr>
          <w:rFonts w:eastAsia="Times New Roman" w:cs="Arial"/>
          <w:iCs/>
          <w:szCs w:val="20"/>
          <w:lang w:eastAsia="sl-SI"/>
        </w:rPr>
        <w:t xml:space="preserve"> zelene elektrike</w:t>
      </w:r>
      <w:r w:rsidRPr="00636AD7">
        <w:t>, kot je določeno v uredbi, ki ureja zeleno javno naročanje</w:t>
      </w:r>
      <w:r>
        <w:t>.</w:t>
      </w:r>
    </w:p>
    <w:p w14:paraId="7666C3E3" w14:textId="77777777" w:rsidR="00E4616F" w:rsidRDefault="00E4616F" w:rsidP="00C40232">
      <w:pPr>
        <w:suppressAutoHyphens/>
        <w:autoSpaceDN w:val="0"/>
        <w:spacing w:line="240" w:lineRule="auto"/>
        <w:textAlignment w:val="baseline"/>
      </w:pPr>
    </w:p>
    <w:p w14:paraId="39E9B928" w14:textId="447E5B8B" w:rsidR="00C40232" w:rsidRDefault="00C40232" w:rsidP="00C40232">
      <w:pPr>
        <w:suppressAutoHyphens/>
        <w:autoSpaceDN w:val="0"/>
        <w:spacing w:line="240" w:lineRule="auto"/>
        <w:textAlignment w:val="baseline"/>
      </w:pPr>
      <w:r>
        <w:t>Ponudbene cene v</w:t>
      </w:r>
      <w:r w:rsidR="00056A60">
        <w:t xml:space="preserve"> </w:t>
      </w:r>
      <w:r w:rsidR="00C30906">
        <w:t xml:space="preserve">stolpcu 3 </w:t>
      </w:r>
      <w:r>
        <w:t xml:space="preserve">obrazca </w:t>
      </w:r>
      <w:r w:rsidR="006703DA">
        <w:t>»P</w:t>
      </w:r>
      <w:r>
        <w:t>redračun</w:t>
      </w:r>
      <w:r w:rsidR="006703DA">
        <w:t>«</w:t>
      </w:r>
      <w:r>
        <w:t xml:space="preserve"> ne vsebujejo: </w:t>
      </w:r>
    </w:p>
    <w:p w14:paraId="66A39FCB" w14:textId="77777777" w:rsidR="009C361D" w:rsidRDefault="009C361D" w:rsidP="00C40232">
      <w:pPr>
        <w:suppressAutoHyphens/>
        <w:autoSpaceDN w:val="0"/>
        <w:spacing w:line="240" w:lineRule="auto"/>
        <w:textAlignment w:val="baseline"/>
      </w:pPr>
    </w:p>
    <w:p w14:paraId="0A78F60F" w14:textId="2A15343B" w:rsidR="006C3558" w:rsidRDefault="006C3558" w:rsidP="006C3558">
      <w:pPr>
        <w:pStyle w:val="Odstavekseznama"/>
        <w:numPr>
          <w:ilvl w:val="0"/>
          <w:numId w:val="36"/>
        </w:numPr>
        <w:suppressAutoHyphens/>
        <w:autoSpaceDN w:val="0"/>
        <w:spacing w:line="240" w:lineRule="auto"/>
        <w:textAlignment w:val="baseline"/>
      </w:pPr>
      <w:r>
        <w:t>davka na dodano vrednost, ki se obračunava skladno z določili zakona, ki ureja davek na dodano vrednost,</w:t>
      </w:r>
    </w:p>
    <w:p w14:paraId="5D845079" w14:textId="66086C58" w:rsidR="006C3558" w:rsidRDefault="006C3558" w:rsidP="006C3558">
      <w:pPr>
        <w:pStyle w:val="Odstavekseznama"/>
        <w:numPr>
          <w:ilvl w:val="0"/>
          <w:numId w:val="36"/>
        </w:numPr>
        <w:suppressAutoHyphens/>
        <w:autoSpaceDN w:val="0"/>
        <w:spacing w:line="240" w:lineRule="auto"/>
        <w:textAlignment w:val="baseline"/>
      </w:pPr>
      <w:r>
        <w:t>trošarine na električno energijo, ki se obračunava skladno z določili zakona, ki ureja trošarine</w:t>
      </w:r>
      <w:r w:rsidR="00056A60">
        <w:t xml:space="preserve"> in predpisih, ki urejajo trošarino</w:t>
      </w:r>
      <w:r>
        <w:t>,</w:t>
      </w:r>
    </w:p>
    <w:p w14:paraId="3810268C" w14:textId="3D4C48A3" w:rsidR="006C3558" w:rsidRDefault="006C3558" w:rsidP="006C3558">
      <w:pPr>
        <w:pStyle w:val="Odstavekseznama"/>
        <w:numPr>
          <w:ilvl w:val="0"/>
          <w:numId w:val="36"/>
        </w:numPr>
        <w:suppressAutoHyphens/>
        <w:autoSpaceDN w:val="0"/>
        <w:spacing w:line="240" w:lineRule="auto"/>
        <w:textAlignment w:val="baseline"/>
      </w:pPr>
      <w:r>
        <w:t>prispevka za povečanje učinkovitosti rabe električne energije,</w:t>
      </w:r>
    </w:p>
    <w:p w14:paraId="328B6EAE" w14:textId="381DC69C" w:rsidR="00542DDA" w:rsidRDefault="00542DDA" w:rsidP="006C3558">
      <w:pPr>
        <w:pStyle w:val="Odstavekseznama"/>
        <w:numPr>
          <w:ilvl w:val="0"/>
          <w:numId w:val="36"/>
        </w:numPr>
        <w:suppressAutoHyphens/>
        <w:autoSpaceDN w:val="0"/>
        <w:spacing w:line="240" w:lineRule="auto"/>
        <w:textAlignment w:val="baseline"/>
      </w:pPr>
      <w:r w:rsidRPr="00542DDA">
        <w:t>prispevka za zagotavljanje podpor proizvodnji električne energije v soproizvodnji z visokim izkoristkom in iz obnovljivih virov (prispevek OVE+SPTE),</w:t>
      </w:r>
    </w:p>
    <w:p w14:paraId="5EA3949C" w14:textId="57B10651" w:rsidR="006C3558" w:rsidRDefault="006C3558" w:rsidP="006C3558">
      <w:pPr>
        <w:pStyle w:val="Odstavekseznama"/>
        <w:numPr>
          <w:ilvl w:val="0"/>
          <w:numId w:val="36"/>
        </w:numPr>
        <w:suppressAutoHyphens/>
        <w:autoSpaceDN w:val="0"/>
        <w:spacing w:line="240" w:lineRule="auto"/>
        <w:textAlignment w:val="baseline"/>
      </w:pPr>
      <w:r>
        <w:t>morebitnih drugih dodatkov, prispevkov, davkov, ki jih predpisuje pooblaščen državni organ in katere kupcu zaračunava v okviru svojih obveznosti dobavitelj</w:t>
      </w:r>
      <w:r w:rsidR="00542DDA">
        <w:t>.</w:t>
      </w:r>
    </w:p>
    <w:p w14:paraId="2366D449" w14:textId="097356C9" w:rsidR="00A022D1" w:rsidRDefault="00A022D1" w:rsidP="00A022D1">
      <w:pPr>
        <w:suppressAutoHyphens/>
        <w:autoSpaceDN w:val="0"/>
        <w:spacing w:line="240" w:lineRule="auto"/>
        <w:textAlignment w:val="baseline"/>
      </w:pPr>
    </w:p>
    <w:p w14:paraId="28D50628" w14:textId="5D086C32" w:rsidR="00A022D1" w:rsidRDefault="00A022D1" w:rsidP="00A022D1">
      <w:pPr>
        <w:suppressAutoHyphens/>
        <w:autoSpaceDN w:val="0"/>
        <w:spacing w:line="240" w:lineRule="auto"/>
        <w:textAlignment w:val="baseline"/>
      </w:pPr>
      <w:r w:rsidRPr="00A022D1">
        <w:t>V ceno električne energije ni všteta cena za uporabo omrežja, ki se plačuje ločeno na podlagi pogodbe o dostopu do omrežja.</w:t>
      </w:r>
    </w:p>
    <w:p w14:paraId="1ECD1983" w14:textId="77777777" w:rsidR="006C3558" w:rsidRDefault="006C3558" w:rsidP="00C40232">
      <w:pPr>
        <w:suppressAutoHyphens/>
        <w:autoSpaceDN w:val="0"/>
        <w:spacing w:line="240" w:lineRule="auto"/>
        <w:textAlignment w:val="baseline"/>
      </w:pPr>
    </w:p>
    <w:p w14:paraId="0DE0B18F" w14:textId="380DD190" w:rsidR="00C40232" w:rsidRPr="00BF28F2" w:rsidRDefault="00C40232" w:rsidP="00C40232">
      <w:pPr>
        <w:suppressAutoHyphens/>
        <w:autoSpaceDN w:val="0"/>
        <w:spacing w:line="240" w:lineRule="auto"/>
        <w:textAlignment w:val="baseline"/>
      </w:pPr>
      <w:r w:rsidRPr="00BF28F2">
        <w:t xml:space="preserve">Morebitni popusti dobavitelja morajo biti zajeti v stolpcu 3. Ponudnik vpiše v stolpec 3 in 4 v predračunu ceno v EUR. Vrednost skupaj (zmnožek okvirne količine in cene za kWh) morajo biti izražene v </w:t>
      </w:r>
      <w:r w:rsidR="00481EE4">
        <w:t>EUR</w:t>
      </w:r>
      <w:r w:rsidRPr="00BF28F2">
        <w:t>. Če ponudnik cene za posamezno postavko ne vpiše ali vpiše znak “0”, “/” ali “—“ oziroma smiselno enak znak, se šteje, da je nevpisana cena nič EUR.</w:t>
      </w:r>
    </w:p>
    <w:p w14:paraId="00087360" w14:textId="77777777" w:rsidR="00C40232" w:rsidRPr="009D31AF" w:rsidRDefault="00C40232" w:rsidP="00C40232">
      <w:pPr>
        <w:suppressAutoHyphens/>
        <w:autoSpaceDN w:val="0"/>
        <w:spacing w:line="240" w:lineRule="auto"/>
        <w:textAlignment w:val="baseline"/>
        <w:rPr>
          <w:highlight w:val="yellow"/>
        </w:rPr>
      </w:pPr>
    </w:p>
    <w:p w14:paraId="5F3ED4BB" w14:textId="6D6405E1" w:rsidR="00C40232" w:rsidRPr="00B93E0A" w:rsidRDefault="00C40232" w:rsidP="00C40232">
      <w:pPr>
        <w:suppressAutoHyphens/>
        <w:autoSpaceDN w:val="0"/>
        <w:spacing w:line="240" w:lineRule="auto"/>
        <w:textAlignment w:val="baseline"/>
      </w:pPr>
      <w:r w:rsidRPr="00B93E0A">
        <w:t xml:space="preserve">Cene blaga po posamezni kategoriji morajo biti izražene v EUR. Stolpec 4 in 6 morata vključevati elemente, iz katerih so sestavljene (trošarina </w:t>
      </w:r>
      <w:r w:rsidR="00B93E0A">
        <w:t>na električno energijo, ki se obračunava skladno z določili zakona, ki ureja trošarine</w:t>
      </w:r>
      <w:r w:rsidRPr="00B93E0A">
        <w:t>) ter davke in morebitne popuste, kar pomeni, da morajo cene v ponudbi zajemati vse stroške, ki jih bo ponudnik imel z realizacijo naročila v razpisanem obdobju.</w:t>
      </w:r>
    </w:p>
    <w:p w14:paraId="0874063F" w14:textId="77777777" w:rsidR="00C40232" w:rsidRPr="009D31AF" w:rsidRDefault="00C40232" w:rsidP="00C40232">
      <w:pPr>
        <w:suppressAutoHyphens/>
        <w:autoSpaceDN w:val="0"/>
        <w:spacing w:line="240" w:lineRule="auto"/>
        <w:textAlignment w:val="baseline"/>
        <w:rPr>
          <w:highlight w:val="yellow"/>
        </w:rPr>
      </w:pPr>
    </w:p>
    <w:p w14:paraId="662046BF" w14:textId="2196666F" w:rsidR="00C40232" w:rsidRDefault="00C40232" w:rsidP="00C40232">
      <w:pPr>
        <w:suppressAutoHyphens/>
        <w:autoSpaceDN w:val="0"/>
        <w:spacing w:line="240" w:lineRule="auto"/>
        <w:textAlignment w:val="baseline"/>
      </w:pPr>
      <w:r w:rsidRPr="007A06DE">
        <w:t xml:space="preserve">Ponudnik ne sme spreminjati vsebine obrazca </w:t>
      </w:r>
      <w:r w:rsidR="00640EA5" w:rsidRPr="007A06DE">
        <w:t>»P</w:t>
      </w:r>
      <w:r w:rsidRPr="007A06DE">
        <w:t>redračun</w:t>
      </w:r>
      <w:r w:rsidR="00640EA5" w:rsidRPr="007A06DE">
        <w:t>«</w:t>
      </w:r>
      <w:r w:rsidRPr="007A06DE">
        <w:t>.</w:t>
      </w:r>
    </w:p>
    <w:p w14:paraId="555ECDFC" w14:textId="187D48D0" w:rsidR="00C40232" w:rsidRDefault="00C40232" w:rsidP="003B547F">
      <w:pPr>
        <w:suppressAutoHyphens/>
        <w:autoSpaceDN w:val="0"/>
        <w:spacing w:line="240" w:lineRule="auto"/>
        <w:textAlignment w:val="baseline"/>
      </w:pPr>
    </w:p>
    <w:p w14:paraId="4342DCCA" w14:textId="12F80BD3" w:rsidR="009E22F4" w:rsidRPr="009E22F4" w:rsidRDefault="009E22F4" w:rsidP="003B547F">
      <w:pPr>
        <w:suppressAutoHyphens/>
        <w:autoSpaceDN w:val="0"/>
        <w:spacing w:line="240" w:lineRule="auto"/>
        <w:textAlignment w:val="baseline"/>
      </w:pPr>
      <w:r w:rsidRPr="009E22F4">
        <w:t>V primeru, da bo naročnik pri pregledu in ocenjevanju ponudb odkril računske napake, bo ravnal v skladu s sedmim odstavkom 89. člena ZJN-3.</w:t>
      </w:r>
    </w:p>
    <w:p w14:paraId="771D0F6A" w14:textId="77777777" w:rsidR="009E22F4" w:rsidRPr="009E22F4" w:rsidRDefault="009E22F4" w:rsidP="003B547F">
      <w:pPr>
        <w:suppressAutoHyphens/>
        <w:autoSpaceDN w:val="0"/>
        <w:spacing w:line="240" w:lineRule="auto"/>
        <w:textAlignment w:val="baseline"/>
      </w:pPr>
    </w:p>
    <w:bookmarkEnd w:id="58"/>
    <w:p w14:paraId="30E55423" w14:textId="72CC1A67" w:rsidR="009E22F4" w:rsidRDefault="009E22F4" w:rsidP="003B547F">
      <w:pPr>
        <w:shd w:val="clear" w:color="auto" w:fill="FFFFFF"/>
        <w:suppressAutoHyphens/>
        <w:autoSpaceDN w:val="0"/>
        <w:spacing w:line="240" w:lineRule="auto"/>
        <w:textAlignment w:val="baseline"/>
        <w:rPr>
          <w:bCs/>
        </w:rPr>
      </w:pPr>
      <w:r w:rsidRPr="009E22F4">
        <w:t>Ponudnik v sistem e-JN v razdelek »Skupna ponudbena vrednost« v prostor</w:t>
      </w:r>
      <w:r w:rsidR="005D6125">
        <w:t xml:space="preserve"> »Znesek skupaj brez davka EUR)«</w:t>
      </w:r>
      <w:r w:rsidRPr="009E22F4">
        <w:t xml:space="preserve"> vpiše skupni</w:t>
      </w:r>
      <w:r w:rsidRPr="009E22F4">
        <w:rPr>
          <w:bCs/>
        </w:rPr>
        <w:t xml:space="preserve"> ponudbeni znesek brez </w:t>
      </w:r>
      <w:r w:rsidR="005D6125">
        <w:rPr>
          <w:bCs/>
        </w:rPr>
        <w:t xml:space="preserve">trošarine in brez </w:t>
      </w:r>
      <w:r w:rsidRPr="009E22F4">
        <w:rPr>
          <w:bCs/>
        </w:rPr>
        <w:t>davka v EUR</w:t>
      </w:r>
      <w:r w:rsidR="000743B0">
        <w:rPr>
          <w:bCs/>
        </w:rPr>
        <w:t xml:space="preserve"> (z upoštevanim popustom)</w:t>
      </w:r>
      <w:r w:rsidR="005D6125">
        <w:rPr>
          <w:bCs/>
        </w:rPr>
        <w:t xml:space="preserve"> ter v prostor »</w:t>
      </w:r>
      <w:r w:rsidR="00483F7C">
        <w:rPr>
          <w:bCs/>
        </w:rPr>
        <w:t>Z</w:t>
      </w:r>
      <w:r w:rsidR="005D6125">
        <w:rPr>
          <w:bCs/>
        </w:rPr>
        <w:t>nesek davka (EUR)«</w:t>
      </w:r>
      <w:r w:rsidRPr="009E22F4">
        <w:rPr>
          <w:bCs/>
        </w:rPr>
        <w:t xml:space="preserve"> znesek</w:t>
      </w:r>
      <w:r w:rsidR="005D6125">
        <w:rPr>
          <w:bCs/>
        </w:rPr>
        <w:t xml:space="preserve"> trošarine in</w:t>
      </w:r>
      <w:r w:rsidRPr="009E22F4">
        <w:rPr>
          <w:bCs/>
        </w:rPr>
        <w:t xml:space="preserve"> davka v EUR. Znesek skupaj </w:t>
      </w:r>
      <w:r w:rsidR="005D6125">
        <w:rPr>
          <w:bCs/>
        </w:rPr>
        <w:t xml:space="preserve">s trošarino in </w:t>
      </w:r>
      <w:r w:rsidRPr="009E22F4">
        <w:rPr>
          <w:bCs/>
        </w:rPr>
        <w:t xml:space="preserve">z davkom v EUR se izračuna samodejno. V del »Predračun« pa naloži datoteko v obliki </w:t>
      </w:r>
      <w:proofErr w:type="spellStart"/>
      <w:r w:rsidRPr="009E22F4">
        <w:rPr>
          <w:bCs/>
        </w:rPr>
        <w:t>word</w:t>
      </w:r>
      <w:proofErr w:type="spellEnd"/>
      <w:r w:rsidRPr="009E22F4">
        <w:rPr>
          <w:bCs/>
        </w:rPr>
        <w:t xml:space="preserve">, </w:t>
      </w:r>
      <w:proofErr w:type="spellStart"/>
      <w:r w:rsidRPr="009E22F4">
        <w:rPr>
          <w:bCs/>
        </w:rPr>
        <w:t>excel</w:t>
      </w:r>
      <w:proofErr w:type="spellEnd"/>
      <w:r w:rsidRPr="009E22F4">
        <w:rPr>
          <w:bCs/>
        </w:rPr>
        <w:t xml:space="preserve"> ali </w:t>
      </w:r>
      <w:proofErr w:type="spellStart"/>
      <w:r w:rsidRPr="009E22F4">
        <w:rPr>
          <w:bCs/>
        </w:rPr>
        <w:t>pdf</w:t>
      </w:r>
      <w:proofErr w:type="spellEnd"/>
      <w:r w:rsidRPr="009E22F4">
        <w:rPr>
          <w:bCs/>
        </w:rPr>
        <w:t>. »Skupna ponudbena vrednost«, ki bo vpisana v istoimenski razdelek in dokument, ki bo naložen kot predračun v del »Predračun«, bosta razvidna in dostopna na javnem odpiranju ponudb.</w:t>
      </w:r>
    </w:p>
    <w:p w14:paraId="77A6C8BD" w14:textId="547004FA" w:rsidR="00813273" w:rsidRDefault="00813273" w:rsidP="003B547F">
      <w:pPr>
        <w:shd w:val="clear" w:color="auto" w:fill="FFFFFF"/>
        <w:suppressAutoHyphens/>
        <w:autoSpaceDN w:val="0"/>
        <w:spacing w:line="240" w:lineRule="auto"/>
        <w:textAlignment w:val="baseline"/>
        <w:rPr>
          <w:bCs/>
        </w:rPr>
      </w:pPr>
    </w:p>
    <w:p w14:paraId="23BF29E3" w14:textId="77777777" w:rsidR="00813273" w:rsidRPr="00813273" w:rsidRDefault="00813273" w:rsidP="00813273">
      <w:pPr>
        <w:shd w:val="clear" w:color="auto" w:fill="FFFFFF"/>
        <w:suppressAutoHyphens/>
        <w:autoSpaceDN w:val="0"/>
        <w:spacing w:line="240" w:lineRule="auto"/>
        <w:textAlignment w:val="baseline"/>
        <w:rPr>
          <w:bCs/>
        </w:rPr>
      </w:pPr>
      <w:r w:rsidRPr="00813273">
        <w:rPr>
          <w:bCs/>
        </w:rPr>
        <w:t>V primeru razhajanj med podatki navedenimi v razdelku »Skupna ponudbena vrednost« in dokumentu, ki je predložen v delu »Predračun«, kot veljavni štejejo podatki v dokumentu, ki je predložen v delu »Predračun«.</w:t>
      </w:r>
    </w:p>
    <w:p w14:paraId="77B6AA46" w14:textId="77777777" w:rsidR="00813273" w:rsidRPr="00813273" w:rsidRDefault="00813273" w:rsidP="00813273">
      <w:pPr>
        <w:shd w:val="clear" w:color="auto" w:fill="FFFFFF"/>
        <w:suppressAutoHyphens/>
        <w:autoSpaceDN w:val="0"/>
        <w:spacing w:line="240" w:lineRule="auto"/>
        <w:textAlignment w:val="baseline"/>
        <w:rPr>
          <w:bCs/>
        </w:rPr>
      </w:pPr>
    </w:p>
    <w:p w14:paraId="687BD0A5" w14:textId="35AF4434" w:rsidR="00813273" w:rsidRDefault="00813273" w:rsidP="00813273">
      <w:pPr>
        <w:shd w:val="clear" w:color="auto" w:fill="FFFFFF"/>
        <w:suppressAutoHyphens/>
        <w:autoSpaceDN w:val="0"/>
        <w:spacing w:line="240" w:lineRule="auto"/>
        <w:textAlignment w:val="baseline"/>
        <w:rPr>
          <w:bCs/>
        </w:rPr>
      </w:pPr>
      <w:r w:rsidRPr="00813273">
        <w:rPr>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7C457F8B" w14:textId="77777777" w:rsidR="00504BEE" w:rsidRPr="00A2402A" w:rsidRDefault="00504BEE" w:rsidP="003B547F">
      <w:pPr>
        <w:spacing w:line="0" w:lineRule="atLeast"/>
      </w:pPr>
      <w:bookmarkStart w:id="59" w:name="_Toc447015426"/>
    </w:p>
    <w:p w14:paraId="6C03BFD4" w14:textId="37A69DDE" w:rsidR="00BB17F6" w:rsidRPr="00A832C7" w:rsidRDefault="00F9245B" w:rsidP="003B547F">
      <w:pPr>
        <w:pStyle w:val="Naslov2"/>
        <w:ind w:left="357"/>
      </w:pPr>
      <w:bookmarkStart w:id="60" w:name="_Toc530406921"/>
      <w:r w:rsidRPr="00A832C7">
        <w:t xml:space="preserve"> </w:t>
      </w:r>
      <w:bookmarkStart w:id="61" w:name="_Toc202520445"/>
      <w:r w:rsidR="00BB17F6" w:rsidRPr="00A832C7">
        <w:t>Drugi dokumenti ponudbe</w:t>
      </w:r>
      <w:bookmarkEnd w:id="60"/>
      <w:bookmarkEnd w:id="61"/>
    </w:p>
    <w:p w14:paraId="39677224" w14:textId="77777777" w:rsidR="00C422AE" w:rsidRPr="00F54DF7" w:rsidRDefault="00C422AE" w:rsidP="003B547F"/>
    <w:p w14:paraId="284B18D8" w14:textId="3BC89940" w:rsidR="001C4C36" w:rsidRPr="00F54DF7" w:rsidRDefault="001C4C36" w:rsidP="003B547F">
      <w:pPr>
        <w:rPr>
          <w:rFonts w:eastAsia="Times New Roman" w:cs="Arial"/>
          <w:szCs w:val="20"/>
          <w:lang w:eastAsia="sl-SI"/>
        </w:rPr>
      </w:pPr>
      <w:r w:rsidRPr="00F54DF7">
        <w:rPr>
          <w:rFonts w:eastAsia="Times New Roman" w:cs="Arial"/>
          <w:szCs w:val="20"/>
          <w:lang w:eastAsia="sl-SI"/>
        </w:rPr>
        <w:t xml:space="preserve">Ponudnik </w:t>
      </w:r>
      <w:r w:rsidR="00B665FE">
        <w:rPr>
          <w:rFonts w:eastAsia="Times New Roman" w:cs="Arial"/>
          <w:szCs w:val="20"/>
          <w:lang w:eastAsia="sl-SI"/>
        </w:rPr>
        <w:t xml:space="preserve">lahko </w:t>
      </w:r>
      <w:r w:rsidRPr="00F54DF7">
        <w:rPr>
          <w:rFonts w:eastAsia="Times New Roman" w:cs="Arial"/>
          <w:szCs w:val="20"/>
          <w:lang w:eastAsia="sl-SI"/>
        </w:rPr>
        <w:t>ostale dokumente naloži v informacijski sistem e-JN v razdelek »Drugi dokumenti«.</w:t>
      </w:r>
    </w:p>
    <w:p w14:paraId="6404DCE7" w14:textId="77777777" w:rsidR="001C4C36" w:rsidRPr="00F54DF7" w:rsidRDefault="001C4C36" w:rsidP="003B547F">
      <w:pPr>
        <w:rPr>
          <w:rFonts w:eastAsia="Times New Roman" w:cs="Arial"/>
          <w:szCs w:val="20"/>
          <w:lang w:eastAsia="sl-SI"/>
        </w:rPr>
      </w:pPr>
    </w:p>
    <w:p w14:paraId="299B655F" w14:textId="644EB810" w:rsidR="001C4C36" w:rsidRDefault="001C4C36" w:rsidP="003B547F">
      <w:pPr>
        <w:rPr>
          <w:rFonts w:eastAsia="Times New Roman" w:cs="Arial"/>
          <w:szCs w:val="20"/>
          <w:lang w:eastAsia="sl-SI"/>
        </w:rPr>
      </w:pPr>
      <w:r w:rsidRPr="00F54DF7">
        <w:rPr>
          <w:rFonts w:eastAsia="Times New Roman" w:cs="Arial"/>
          <w:szCs w:val="20"/>
          <w:lang w:eastAsia="sl-SI"/>
        </w:rPr>
        <w:t>Dokumenti, ki se naložijo v razdelek »Drugi dokumenti« so (če se zahteva podpis) lahko podpisani fizično in skenirani kot *.</w:t>
      </w:r>
      <w:proofErr w:type="spellStart"/>
      <w:r w:rsidRPr="00F54DF7">
        <w:rPr>
          <w:rFonts w:eastAsia="Times New Roman" w:cs="Arial"/>
          <w:szCs w:val="20"/>
          <w:lang w:eastAsia="sl-SI"/>
        </w:rPr>
        <w:t>pdf</w:t>
      </w:r>
      <w:proofErr w:type="spellEnd"/>
      <w:r w:rsidRPr="00F54DF7">
        <w:rPr>
          <w:rFonts w:eastAsia="Times New Roman" w:cs="Arial"/>
          <w:szCs w:val="20"/>
          <w:lang w:eastAsia="sl-SI"/>
        </w:rPr>
        <w:t xml:space="preserve"> dokument ali drug format, ki omogoča shranjevanje skeniranega dokumenta (kot so </w:t>
      </w:r>
      <w:r w:rsidRPr="00E6012C">
        <w:rPr>
          <w:rFonts w:eastAsia="Times New Roman" w:cs="Arial"/>
          <w:szCs w:val="20"/>
          <w:lang w:eastAsia="sl-SI"/>
        </w:rPr>
        <w:t>primeroma *.</w:t>
      </w:r>
      <w:proofErr w:type="spellStart"/>
      <w:r w:rsidRPr="00E6012C">
        <w:rPr>
          <w:rFonts w:eastAsia="Times New Roman" w:cs="Arial"/>
          <w:szCs w:val="20"/>
          <w:lang w:eastAsia="sl-SI"/>
        </w:rPr>
        <w:t>tif</w:t>
      </w:r>
      <w:proofErr w:type="spellEnd"/>
      <w:r w:rsidRPr="00E6012C">
        <w:rPr>
          <w:rFonts w:eastAsia="Times New Roman" w:cs="Arial"/>
          <w:szCs w:val="20"/>
          <w:lang w:eastAsia="sl-SI"/>
        </w:rPr>
        <w:t>, *.</w:t>
      </w:r>
      <w:proofErr w:type="spellStart"/>
      <w:r w:rsidRPr="00E6012C">
        <w:rPr>
          <w:rFonts w:eastAsia="Times New Roman" w:cs="Arial"/>
          <w:szCs w:val="20"/>
          <w:lang w:eastAsia="sl-SI"/>
        </w:rPr>
        <w:t>jpg</w:t>
      </w:r>
      <w:proofErr w:type="spellEnd"/>
      <w:r w:rsidRPr="00E6012C">
        <w:rPr>
          <w:rFonts w:eastAsia="Times New Roman" w:cs="Arial"/>
          <w:szCs w:val="20"/>
          <w:lang w:eastAsia="sl-SI"/>
        </w:rPr>
        <w:t xml:space="preserve"> ali drugi), lahko pa so podpisani elektronsko in naloženi kot *.</w:t>
      </w:r>
      <w:proofErr w:type="spellStart"/>
      <w:r w:rsidRPr="00E6012C">
        <w:rPr>
          <w:rFonts w:eastAsia="Times New Roman" w:cs="Arial"/>
          <w:szCs w:val="20"/>
          <w:lang w:eastAsia="sl-SI"/>
        </w:rPr>
        <w:t>pdf</w:t>
      </w:r>
      <w:proofErr w:type="spellEnd"/>
      <w:r w:rsidRPr="00E6012C">
        <w:rPr>
          <w:rFonts w:eastAsia="Times New Roman" w:cs="Arial"/>
          <w:szCs w:val="20"/>
          <w:lang w:eastAsia="sl-SI"/>
        </w:rPr>
        <w:t xml:space="preserve"> dokument.</w:t>
      </w:r>
    </w:p>
    <w:bookmarkEnd w:id="59"/>
    <w:p w14:paraId="0C182779" w14:textId="0B6EF07E" w:rsidR="0087726C" w:rsidRPr="00F54DF7" w:rsidRDefault="0087726C" w:rsidP="003B547F">
      <w:pPr>
        <w:rPr>
          <w:rFonts w:cs="Arial"/>
          <w:szCs w:val="20"/>
        </w:rPr>
      </w:pPr>
    </w:p>
    <w:p w14:paraId="05F56979" w14:textId="37FB5502" w:rsidR="00035EB8" w:rsidRPr="00A832C7" w:rsidRDefault="00035EB8" w:rsidP="003B547F">
      <w:pPr>
        <w:pStyle w:val="Naslov2"/>
        <w:ind w:left="357"/>
      </w:pPr>
      <w:bookmarkStart w:id="62" w:name="_Toc530406925"/>
      <w:bookmarkStart w:id="63" w:name="_Toc202520446"/>
      <w:r w:rsidRPr="00A832C7">
        <w:lastRenderedPageBreak/>
        <w:t>Druga določila za pripravo ponudbe</w:t>
      </w:r>
      <w:bookmarkEnd w:id="62"/>
      <w:bookmarkEnd w:id="63"/>
    </w:p>
    <w:p w14:paraId="32DBEF32" w14:textId="77777777" w:rsidR="00035EB8" w:rsidRPr="00F54DF7" w:rsidRDefault="00035EB8" w:rsidP="003B547F">
      <w:pPr>
        <w:rPr>
          <w:rFonts w:cs="Arial"/>
          <w:szCs w:val="20"/>
        </w:rPr>
      </w:pPr>
    </w:p>
    <w:p w14:paraId="797BC5BB" w14:textId="7D1B4920" w:rsidR="00D24657" w:rsidRPr="00C20766" w:rsidRDefault="00035EB8" w:rsidP="003B547F">
      <w:pPr>
        <w:pStyle w:val="Naslov3"/>
      </w:pPr>
      <w:bookmarkStart w:id="64" w:name="_Toc336851754"/>
      <w:bookmarkStart w:id="65" w:name="_Toc336851802"/>
      <w:bookmarkStart w:id="66" w:name="_Toc512264045"/>
      <w:bookmarkStart w:id="67" w:name="_Toc202520447"/>
      <w:r w:rsidRPr="00C20766">
        <w:t>Skupna ponudba</w:t>
      </w:r>
      <w:bookmarkEnd w:id="64"/>
      <w:bookmarkEnd w:id="65"/>
      <w:bookmarkEnd w:id="66"/>
      <w:bookmarkEnd w:id="67"/>
    </w:p>
    <w:p w14:paraId="60A71606" w14:textId="77777777" w:rsidR="00F24E7D" w:rsidRPr="006E1D64" w:rsidRDefault="00F24E7D" w:rsidP="003B547F">
      <w:pPr>
        <w:rPr>
          <w:rFonts w:cs="Arial"/>
          <w:szCs w:val="20"/>
        </w:rPr>
      </w:pPr>
    </w:p>
    <w:p w14:paraId="51E3D030" w14:textId="32D0FE05" w:rsidR="00FF4E8E" w:rsidRDefault="00035EB8" w:rsidP="003B547F">
      <w:pPr>
        <w:rPr>
          <w:rFonts w:cs="Arial"/>
          <w:szCs w:val="20"/>
        </w:rPr>
      </w:pPr>
      <w:r w:rsidRPr="00F54DF7">
        <w:rPr>
          <w:rFonts w:cs="Arial"/>
          <w:szCs w:val="20"/>
        </w:rPr>
        <w:t>V primeru, da skupina gospodarskih subjektov predloži skupno ponudbo, mora vsak gospodarski subjekt izpolnjevati vse pogoje iz točke 9.1.1 teh navodil.</w:t>
      </w:r>
      <w:r w:rsidR="002248C2" w:rsidRPr="00F54DF7">
        <w:rPr>
          <w:rFonts w:cs="Arial"/>
          <w:szCs w:val="20"/>
        </w:rPr>
        <w:t xml:space="preserve"> </w:t>
      </w:r>
      <w:r w:rsidRPr="00F54DF7">
        <w:rPr>
          <w:rFonts w:cs="Arial"/>
          <w:szCs w:val="20"/>
        </w:rPr>
        <w:t>Vsi gospodarski subjekti v skupni ponudbi morajo podati dokumente, ki se nanašajo na dokazovanje navedenih pogojev, posamično.</w:t>
      </w:r>
      <w:r w:rsidR="009C5EE2">
        <w:rPr>
          <w:rFonts w:cs="Arial"/>
          <w:szCs w:val="20"/>
        </w:rPr>
        <w:t xml:space="preserve"> </w:t>
      </w:r>
    </w:p>
    <w:p w14:paraId="214003BB" w14:textId="77777777" w:rsidR="005C47CB" w:rsidRDefault="005C47CB" w:rsidP="003B547F">
      <w:pPr>
        <w:rPr>
          <w:rFonts w:cs="Arial"/>
          <w:szCs w:val="20"/>
        </w:rPr>
      </w:pPr>
    </w:p>
    <w:p w14:paraId="5193DC49" w14:textId="189B84BD" w:rsidR="009A1BD5" w:rsidRDefault="009A1BD5" w:rsidP="003B547F">
      <w:pPr>
        <w:rPr>
          <w:rFonts w:cs="Arial"/>
        </w:rPr>
      </w:pPr>
      <w:r w:rsidRPr="00F54DF7">
        <w:rPr>
          <w:rFonts w:cs="Arial"/>
          <w:szCs w:val="20"/>
        </w:rPr>
        <w:t>V primeru, da skupina gospodarskih subjektov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točke 9.1.1 teh navodil, bo naročnik ravnal v skladu z devetim, desetim in enajstim odstavkom 75. člena ZJN-3.</w:t>
      </w:r>
    </w:p>
    <w:p w14:paraId="1F0DBB5D" w14:textId="77777777" w:rsidR="005C47CB" w:rsidRDefault="005C47CB" w:rsidP="003B547F">
      <w:pPr>
        <w:rPr>
          <w:rFonts w:cs="Arial"/>
        </w:rPr>
      </w:pPr>
    </w:p>
    <w:p w14:paraId="3C8FC710" w14:textId="2FDBD1D6" w:rsidR="00313C99" w:rsidRDefault="00313C99" w:rsidP="003B547F">
      <w:pPr>
        <w:rPr>
          <w:rFonts w:cs="Arial"/>
        </w:rPr>
      </w:pPr>
      <w:r w:rsidRPr="00313C99">
        <w:rPr>
          <w:rFonts w:cs="Arial"/>
        </w:rPr>
        <w:t>Pogoj določen v točki 9.1.2 (Ustreznost za opravljanje poklicne dejavnosti) mora izpolnjevati vsak ponudnik v skupni ponudbi.</w:t>
      </w:r>
      <w:r w:rsidRPr="00313C99">
        <w:t xml:space="preserve"> </w:t>
      </w:r>
      <w:r w:rsidRPr="00313C99">
        <w:rPr>
          <w:rFonts w:cs="Arial"/>
        </w:rPr>
        <w:t>Pogoj, določen v točki 9.1.3 (</w:t>
      </w:r>
      <w:r w:rsidR="007C1742" w:rsidRPr="007C1742">
        <w:rPr>
          <w:rFonts w:cs="Arial"/>
        </w:rPr>
        <w:t>Tehnična sposobnost</w:t>
      </w:r>
      <w:r w:rsidRPr="00313C99">
        <w:rPr>
          <w:rFonts w:cs="Arial"/>
        </w:rPr>
        <w:t>)</w:t>
      </w:r>
      <w:r w:rsidR="007C1742">
        <w:rPr>
          <w:rFonts w:cs="Arial"/>
        </w:rPr>
        <w:t>,</w:t>
      </w:r>
      <w:r w:rsidRPr="00313C99">
        <w:rPr>
          <w:rFonts w:cs="Arial"/>
        </w:rPr>
        <w:t xml:space="preserve"> gospodarski subjekti lahko izpolnjujejo kumulativno.</w:t>
      </w:r>
    </w:p>
    <w:p w14:paraId="0441223B" w14:textId="77777777" w:rsidR="0022233A" w:rsidRDefault="0022233A" w:rsidP="003B547F">
      <w:pPr>
        <w:rPr>
          <w:rFonts w:cs="Arial"/>
        </w:rPr>
      </w:pPr>
    </w:p>
    <w:p w14:paraId="369E0A52" w14:textId="77777777" w:rsidR="00035EB8" w:rsidRPr="00F54DF7" w:rsidRDefault="00035EB8" w:rsidP="003B547F">
      <w:pPr>
        <w:rPr>
          <w:rFonts w:cs="Arial"/>
          <w:szCs w:val="20"/>
        </w:rPr>
      </w:pPr>
      <w:r w:rsidRPr="00F54DF7">
        <w:rPr>
          <w:rFonts w:cs="Arial"/>
          <w:szCs w:val="20"/>
        </w:rPr>
        <w:t>Obrazec »ESPD« podajo vsi gospodarski subjekti, ki nastopajo v skupni ponudbi, posamično.</w:t>
      </w:r>
    </w:p>
    <w:p w14:paraId="67FEB810" w14:textId="0F9F14D4" w:rsidR="00035EB8" w:rsidRPr="00F54DF7" w:rsidRDefault="00035EB8" w:rsidP="003B547F">
      <w:pPr>
        <w:rPr>
          <w:rFonts w:cs="Arial"/>
          <w:szCs w:val="20"/>
        </w:rPr>
      </w:pPr>
    </w:p>
    <w:p w14:paraId="646E37C8" w14:textId="77777777" w:rsidR="00A33E4A" w:rsidRPr="00F54DF7" w:rsidRDefault="00A33E4A" w:rsidP="003B547F">
      <w:pPr>
        <w:rPr>
          <w:rFonts w:eastAsia="Times New Roman" w:cs="Arial"/>
          <w:szCs w:val="20"/>
        </w:rPr>
      </w:pPr>
      <w:r w:rsidRPr="00F54DF7">
        <w:rPr>
          <w:rFonts w:eastAsia="Times New Roman" w:cs="Arial"/>
          <w:szCs w:val="20"/>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3863B6F2" w14:textId="77777777" w:rsidR="00A33E4A" w:rsidRPr="00F54DF7" w:rsidRDefault="00A33E4A" w:rsidP="003B547F">
      <w:pPr>
        <w:rPr>
          <w:rFonts w:cs="Arial"/>
          <w:szCs w:val="20"/>
        </w:rPr>
      </w:pPr>
    </w:p>
    <w:p w14:paraId="31E83A92" w14:textId="697F3E2E" w:rsidR="00035EB8" w:rsidRPr="00F54DF7" w:rsidRDefault="00035EB8" w:rsidP="003B547F">
      <w:pPr>
        <w:rPr>
          <w:rFonts w:cs="Arial"/>
          <w:szCs w:val="20"/>
        </w:rPr>
      </w:pPr>
      <w:r w:rsidRPr="00076943">
        <w:rPr>
          <w:rFonts w:cs="Arial"/>
          <w:szCs w:val="20"/>
        </w:rPr>
        <w:t>Finančno zavarovanje lahko</w:t>
      </w:r>
      <w:r w:rsidRPr="00F54DF7">
        <w:rPr>
          <w:rFonts w:cs="Arial"/>
          <w:szCs w:val="20"/>
        </w:rPr>
        <w:t xml:space="preserve"> predloži samo eden izmed gospodarskih subjektov, ki nastopajo v skupni ponudbi, lahko ga predloži več gospodarskih subjektov, v vsakem primeru pa morajo biti izpolnjene vse zahteve (višina, veljavnost,…), določene v tej </w:t>
      </w:r>
      <w:r w:rsidR="0003147A" w:rsidRPr="0003147A">
        <w:rPr>
          <w:rFonts w:cs="Arial"/>
          <w:szCs w:val="20"/>
        </w:rPr>
        <w:t>dokumentaciji v zvezi z oddajo javnega naročila</w:t>
      </w:r>
      <w:r w:rsidR="0003147A">
        <w:rPr>
          <w:rFonts w:cs="Arial"/>
          <w:szCs w:val="20"/>
        </w:rPr>
        <w:t>.</w:t>
      </w:r>
    </w:p>
    <w:p w14:paraId="351BB713" w14:textId="77777777" w:rsidR="00035EB8" w:rsidRPr="00F54DF7" w:rsidRDefault="00035EB8" w:rsidP="003B547F">
      <w:pPr>
        <w:rPr>
          <w:rFonts w:cs="Arial"/>
          <w:szCs w:val="20"/>
        </w:rPr>
      </w:pPr>
    </w:p>
    <w:p w14:paraId="417BD8FE" w14:textId="2FE3ECC8" w:rsidR="00035EB8" w:rsidRDefault="00035EB8" w:rsidP="003B547F">
      <w:pPr>
        <w:rPr>
          <w:rFonts w:cs="Arial"/>
          <w:szCs w:val="20"/>
        </w:rPr>
      </w:pPr>
      <w:r w:rsidRPr="00F54DF7">
        <w:rPr>
          <w:rFonts w:cs="Arial"/>
          <w:szCs w:val="20"/>
        </w:rPr>
        <w:t xml:space="preserve">V primeru, da bo takšna skupina gospodarskih subjektov izbrana za izvedbo predmetnega naročila, bo naročnik lahko zahteval </w:t>
      </w:r>
      <w:r w:rsidR="00AF258B">
        <w:rPr>
          <w:rFonts w:cs="Arial"/>
          <w:szCs w:val="20"/>
        </w:rPr>
        <w:t>akt</w:t>
      </w:r>
      <w:r w:rsidRPr="00F54DF7">
        <w:rPr>
          <w:rFonts w:cs="Arial"/>
          <w:szCs w:val="20"/>
        </w:rPr>
        <w:t xml:space="preserve"> o skupni izvedbi naročila (na primer pogodbo o sodelovanju), v katerem bodo natančno opredeljene naloge in odgovornost posameznih gospodarskih subjektov za izvedbo naročila. Ne glede na to pa gospodarski subjekti odgovarjajo naročniku solidarno.</w:t>
      </w:r>
    </w:p>
    <w:p w14:paraId="55FF7C10" w14:textId="097B86E7" w:rsidR="0097113D" w:rsidRDefault="0097113D" w:rsidP="003B547F">
      <w:pPr>
        <w:rPr>
          <w:rFonts w:cs="Arial"/>
          <w:szCs w:val="20"/>
        </w:rPr>
      </w:pPr>
    </w:p>
    <w:p w14:paraId="5D6D5FBE" w14:textId="0A3ED4B6" w:rsidR="006401BC" w:rsidRDefault="006401BC" w:rsidP="006401BC">
      <w:pPr>
        <w:pStyle w:val="Naslov3"/>
      </w:pPr>
      <w:bookmarkStart w:id="68" w:name="_Toc74834936"/>
      <w:bookmarkStart w:id="69" w:name="_Toc202520448"/>
      <w:r w:rsidRPr="006401BC">
        <w:t>Ponudba s podizvajalci</w:t>
      </w:r>
      <w:bookmarkEnd w:id="68"/>
      <w:bookmarkEnd w:id="69"/>
    </w:p>
    <w:p w14:paraId="2772EEE9" w14:textId="77777777" w:rsidR="005A6ADD" w:rsidRPr="006401BC" w:rsidRDefault="005A6ADD" w:rsidP="005A6ADD"/>
    <w:p w14:paraId="6F01CB64" w14:textId="1B40168D" w:rsidR="006401BC" w:rsidRDefault="00CB0B38" w:rsidP="006401BC">
      <w:pPr>
        <w:spacing w:line="240" w:lineRule="auto"/>
        <w:rPr>
          <w:rFonts w:cs="Arial"/>
          <w:szCs w:val="20"/>
        </w:rPr>
      </w:pPr>
      <w:r w:rsidRPr="00CB0B38">
        <w:rPr>
          <w:rFonts w:cs="Arial"/>
          <w:szCs w:val="20"/>
        </w:rPr>
        <w:t>V primeru, da bo gospodarski subjekt pri izvedbi naročila sodeloval s podizvajalci, mora v ponudbi navesti vse prijavljene podizvajalce ter vsak del javnega naročila, ki ga</w:t>
      </w:r>
      <w:r w:rsidR="009A1BD5">
        <w:rPr>
          <w:rFonts w:cs="Arial"/>
          <w:szCs w:val="20"/>
        </w:rPr>
        <w:t xml:space="preserve"> bo</w:t>
      </w:r>
      <w:r w:rsidRPr="00CB0B38">
        <w:rPr>
          <w:rFonts w:cs="Arial"/>
          <w:szCs w:val="20"/>
        </w:rPr>
        <w:t xml:space="preserve"> </w:t>
      </w:r>
      <w:r w:rsidR="009A1BD5">
        <w:rPr>
          <w:rFonts w:cs="Arial"/>
          <w:szCs w:val="20"/>
        </w:rPr>
        <w:t xml:space="preserve">v postopku ponovnega odpiranja konkurence </w:t>
      </w:r>
      <w:r w:rsidRPr="00CB0B38">
        <w:rPr>
          <w:rFonts w:cs="Arial"/>
          <w:szCs w:val="20"/>
        </w:rPr>
        <w:t>namerava</w:t>
      </w:r>
      <w:r w:rsidR="009A1BD5">
        <w:rPr>
          <w:rFonts w:cs="Arial"/>
          <w:szCs w:val="20"/>
        </w:rPr>
        <w:t>l</w:t>
      </w:r>
      <w:r w:rsidRPr="00CB0B38">
        <w:rPr>
          <w:rFonts w:cs="Arial"/>
          <w:szCs w:val="20"/>
        </w:rPr>
        <w:t xml:space="preserve"> oddati v </w:t>
      </w:r>
      <w:proofErr w:type="spellStart"/>
      <w:r w:rsidRPr="00CB0B38">
        <w:rPr>
          <w:rFonts w:cs="Arial"/>
          <w:szCs w:val="20"/>
        </w:rPr>
        <w:t>podizvajanje</w:t>
      </w:r>
      <w:proofErr w:type="spellEnd"/>
      <w:r w:rsidRPr="00CB0B38">
        <w:rPr>
          <w:rFonts w:cs="Arial"/>
          <w:szCs w:val="20"/>
        </w:rPr>
        <w:t xml:space="preserve"> (z navedbo deleža za vsakega prijavljenega podizvajalca). Ponudnik mora v ponudbi predložiti tudi izpolnjene obrazce ESPD za vsakega podizvajalca, s katerim bo sodeloval pri izvedbi naročila. Ponudnik v informacijskem sistemu e-JN označi, da gre za ponudbo s podizvajalci in navede vse sodelujoče gospodarske subjekte.</w:t>
      </w:r>
    </w:p>
    <w:p w14:paraId="5272C3C6" w14:textId="77777777" w:rsidR="00CB0B38" w:rsidRPr="00CB0B38" w:rsidRDefault="00CB0B38" w:rsidP="00CB0B38">
      <w:pPr>
        <w:spacing w:line="240" w:lineRule="auto"/>
        <w:rPr>
          <w:rFonts w:cs="Arial"/>
          <w:szCs w:val="20"/>
        </w:rPr>
      </w:pPr>
    </w:p>
    <w:p w14:paraId="17CD6144" w14:textId="77777777" w:rsidR="00CB0B38" w:rsidRPr="00CB0B38" w:rsidRDefault="00CB0B38" w:rsidP="00CB0B38">
      <w:pPr>
        <w:spacing w:line="240" w:lineRule="auto"/>
        <w:rPr>
          <w:rFonts w:cs="Arial"/>
          <w:szCs w:val="20"/>
        </w:rPr>
      </w:pPr>
      <w:r w:rsidRPr="00CB0B38">
        <w:rPr>
          <w:rFonts w:cs="Arial"/>
          <w:szCs w:val="20"/>
        </w:rPr>
        <w:t>V kolikor bodo pri podizvajalcu obstajali razlogi za izključitev iz točke 9.1.1 teh navodil, bo naročnik podizvajalca zavrnil.</w:t>
      </w:r>
    </w:p>
    <w:p w14:paraId="3D193B7B" w14:textId="77777777" w:rsidR="00CB0B38" w:rsidRPr="00CB0B38" w:rsidRDefault="00CB0B38" w:rsidP="00CB0B38">
      <w:pPr>
        <w:spacing w:line="240" w:lineRule="auto"/>
        <w:rPr>
          <w:rFonts w:cs="Arial"/>
          <w:szCs w:val="20"/>
        </w:rPr>
      </w:pPr>
    </w:p>
    <w:p w14:paraId="0C0BA5FE" w14:textId="539FBE0A" w:rsidR="00CB0B38" w:rsidRPr="00CB0B38" w:rsidRDefault="00DA25CD" w:rsidP="00CB0B38">
      <w:pPr>
        <w:spacing w:line="240" w:lineRule="auto"/>
        <w:rPr>
          <w:rFonts w:cs="Arial"/>
          <w:szCs w:val="20"/>
        </w:rPr>
      </w:pPr>
      <w:r>
        <w:rPr>
          <w:rFonts w:cs="Arial"/>
          <w:szCs w:val="20"/>
        </w:rPr>
        <w:t>P</w:t>
      </w:r>
      <w:r w:rsidRPr="00DA25CD">
        <w:rPr>
          <w:rFonts w:cs="Arial"/>
          <w:szCs w:val="20"/>
        </w:rPr>
        <w:t xml:space="preserve">odizvajalec mora izpolnjevati </w:t>
      </w:r>
      <w:r>
        <w:rPr>
          <w:rFonts w:cs="Arial"/>
          <w:szCs w:val="20"/>
        </w:rPr>
        <w:t>p</w:t>
      </w:r>
      <w:r w:rsidR="00CB0B38" w:rsidRPr="00CB0B38">
        <w:rPr>
          <w:rFonts w:cs="Arial"/>
          <w:szCs w:val="20"/>
        </w:rPr>
        <w:t>ogoj iz točke 9.1.</w:t>
      </w:r>
      <w:r w:rsidR="00CB0B38">
        <w:rPr>
          <w:rFonts w:cs="Arial"/>
          <w:szCs w:val="20"/>
        </w:rPr>
        <w:t>2</w:t>
      </w:r>
      <w:r w:rsidR="00CB0B38" w:rsidRPr="00CB0B38">
        <w:rPr>
          <w:rFonts w:cs="Arial"/>
          <w:szCs w:val="20"/>
        </w:rPr>
        <w:t xml:space="preserve"> (</w:t>
      </w:r>
      <w:r w:rsidR="001F3D86">
        <w:rPr>
          <w:rFonts w:cs="Arial"/>
          <w:szCs w:val="20"/>
        </w:rPr>
        <w:t>U</w:t>
      </w:r>
      <w:r w:rsidR="00CB0B38">
        <w:rPr>
          <w:rFonts w:cs="Arial"/>
          <w:szCs w:val="20"/>
        </w:rPr>
        <w:t>streznost za opravljanje poklicne dejavnosti</w:t>
      </w:r>
      <w:r w:rsidR="00CB0B38" w:rsidRPr="00CB0B38">
        <w:rPr>
          <w:rFonts w:cs="Arial"/>
          <w:szCs w:val="20"/>
        </w:rPr>
        <w:t>) teh navodil</w:t>
      </w:r>
      <w:r w:rsidR="00CB0B38">
        <w:rPr>
          <w:rFonts w:cs="Arial"/>
          <w:szCs w:val="20"/>
        </w:rPr>
        <w:t>.</w:t>
      </w:r>
    </w:p>
    <w:p w14:paraId="417931C5" w14:textId="77777777" w:rsidR="00CB0B38" w:rsidRPr="00CB0B38" w:rsidRDefault="00CB0B38" w:rsidP="00CB0B38">
      <w:pPr>
        <w:spacing w:line="240" w:lineRule="auto"/>
        <w:rPr>
          <w:rFonts w:cs="Arial"/>
          <w:szCs w:val="20"/>
        </w:rPr>
      </w:pPr>
    </w:p>
    <w:p w14:paraId="617730C0" w14:textId="77777777" w:rsidR="00CB0B38" w:rsidRPr="00CB0B38" w:rsidRDefault="00CB0B38" w:rsidP="00CB0B38">
      <w:pPr>
        <w:spacing w:line="240" w:lineRule="auto"/>
        <w:rPr>
          <w:rFonts w:cs="Arial"/>
          <w:szCs w:val="20"/>
        </w:rPr>
      </w:pPr>
      <w:r w:rsidRPr="00CB0B38">
        <w:rPr>
          <w:rFonts w:cs="Arial"/>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34961BF4" w14:textId="77777777" w:rsidR="00CB0B38" w:rsidRPr="00CB0B38" w:rsidRDefault="00CB0B38" w:rsidP="00CB0B38">
      <w:pPr>
        <w:spacing w:line="240" w:lineRule="auto"/>
        <w:rPr>
          <w:rFonts w:cs="Arial"/>
          <w:szCs w:val="20"/>
        </w:rPr>
      </w:pPr>
    </w:p>
    <w:p w14:paraId="7DBB302F" w14:textId="77777777" w:rsidR="00CB0B38" w:rsidRPr="00CB0B38" w:rsidRDefault="00CB0B38" w:rsidP="00CB0B38">
      <w:pPr>
        <w:spacing w:line="240" w:lineRule="auto"/>
        <w:rPr>
          <w:rFonts w:cs="Arial"/>
          <w:szCs w:val="20"/>
        </w:rPr>
      </w:pPr>
      <w:r w:rsidRPr="00CB0B38">
        <w:rPr>
          <w:rFonts w:cs="Arial"/>
          <w:szCs w:val="20"/>
        </w:rPr>
        <w:t xml:space="preserve">V kolikor ponudnik za izpolnjevanje pogojev uporablja zmogljivosti podizvajalca, je poleg določenega v tej točki potrebno upoštevati še naslednjo točko teh navodil. </w:t>
      </w:r>
    </w:p>
    <w:p w14:paraId="11348565" w14:textId="77777777" w:rsidR="00CB0B38" w:rsidRPr="00CB0B38" w:rsidRDefault="00CB0B38" w:rsidP="00CB0B38">
      <w:pPr>
        <w:spacing w:line="240" w:lineRule="auto"/>
        <w:rPr>
          <w:rFonts w:cs="Arial"/>
          <w:szCs w:val="20"/>
        </w:rPr>
      </w:pPr>
    </w:p>
    <w:p w14:paraId="1A764F22" w14:textId="2E36207D" w:rsidR="00CB0B38" w:rsidRPr="006401BC" w:rsidRDefault="00CB0B38" w:rsidP="006401BC">
      <w:pPr>
        <w:spacing w:line="240" w:lineRule="auto"/>
        <w:rPr>
          <w:rFonts w:cs="Arial"/>
          <w:szCs w:val="20"/>
        </w:rPr>
      </w:pPr>
      <w:r w:rsidRPr="00CB0B38">
        <w:rPr>
          <w:rFonts w:cs="Arial"/>
          <w:szCs w:val="20"/>
        </w:rPr>
        <w:t>Izbrani ponudnik v razmerju do naročnika v celoti odgovarja za izvedbo naročila.</w:t>
      </w:r>
    </w:p>
    <w:p w14:paraId="1676C407" w14:textId="3724A7BD" w:rsidR="006401BC" w:rsidRDefault="006401BC" w:rsidP="006401BC">
      <w:pPr>
        <w:pStyle w:val="Naslov3"/>
      </w:pPr>
      <w:bookmarkStart w:id="70" w:name="_Toc513721357"/>
      <w:bookmarkStart w:id="71" w:name="_Toc74834937"/>
      <w:bookmarkStart w:id="72" w:name="_Toc202520449"/>
      <w:r w:rsidRPr="006401BC">
        <w:lastRenderedPageBreak/>
        <w:t>Uporaba zmogljivosti drugih subjektov</w:t>
      </w:r>
      <w:bookmarkEnd w:id="70"/>
      <w:bookmarkEnd w:id="71"/>
      <w:bookmarkEnd w:id="72"/>
    </w:p>
    <w:p w14:paraId="1443DB40" w14:textId="77777777" w:rsidR="005A6ADD" w:rsidRPr="006401BC" w:rsidRDefault="005A6ADD" w:rsidP="005A6ADD"/>
    <w:p w14:paraId="01229B76" w14:textId="7F8F16CC" w:rsidR="00CB0B38" w:rsidRPr="00CB0B38" w:rsidRDefault="00CB0B38" w:rsidP="00CB0B38">
      <w:pPr>
        <w:rPr>
          <w:rFonts w:cs="Arial"/>
          <w:szCs w:val="20"/>
        </w:rPr>
      </w:pPr>
      <w:r w:rsidRPr="00CB0B38">
        <w:rPr>
          <w:rFonts w:cs="Arial"/>
          <w:szCs w:val="20"/>
        </w:rPr>
        <w:t>Ponudnik lahko</w:t>
      </w:r>
      <w:r w:rsidR="00920754">
        <w:rPr>
          <w:rFonts w:cs="Arial"/>
          <w:szCs w:val="20"/>
        </w:rPr>
        <w:t xml:space="preserve"> za izpolnjevanje</w:t>
      </w:r>
      <w:r w:rsidRPr="00CB0B38">
        <w:rPr>
          <w:rFonts w:cs="Arial"/>
          <w:szCs w:val="20"/>
        </w:rPr>
        <w:t xml:space="preserve"> </w:t>
      </w:r>
      <w:r>
        <w:rPr>
          <w:rFonts w:cs="Arial"/>
          <w:szCs w:val="20"/>
        </w:rPr>
        <w:t>pogoj</w:t>
      </w:r>
      <w:r w:rsidR="00920754">
        <w:rPr>
          <w:rFonts w:cs="Arial"/>
          <w:szCs w:val="20"/>
        </w:rPr>
        <w:t>a</w:t>
      </w:r>
      <w:r>
        <w:rPr>
          <w:rFonts w:cs="Arial"/>
          <w:szCs w:val="20"/>
        </w:rPr>
        <w:t xml:space="preserve"> iz točke 9.1.3 (</w:t>
      </w:r>
      <w:r w:rsidR="008C63CE">
        <w:rPr>
          <w:rFonts w:cs="Arial"/>
          <w:szCs w:val="20"/>
        </w:rPr>
        <w:t>T</w:t>
      </w:r>
      <w:r>
        <w:rPr>
          <w:rFonts w:cs="Arial"/>
          <w:szCs w:val="20"/>
        </w:rPr>
        <w:t>ehnična sposobnost)</w:t>
      </w:r>
      <w:r w:rsidRPr="00CB0B38">
        <w:rPr>
          <w:rFonts w:cs="Arial"/>
          <w:szCs w:val="20"/>
        </w:rPr>
        <w:t xml:space="preserve"> uporab</w:t>
      </w:r>
      <w:r w:rsidR="00920754">
        <w:rPr>
          <w:rFonts w:cs="Arial"/>
          <w:szCs w:val="20"/>
        </w:rPr>
        <w:t>i</w:t>
      </w:r>
      <w:r w:rsidRPr="00CB0B38">
        <w:rPr>
          <w:rFonts w:cs="Arial"/>
          <w:szCs w:val="20"/>
        </w:rPr>
        <w:t xml:space="preserve"> zmogljivost drugih subjektov, ne glede na pravno razmerje med njim in temi subjekti, vendar le v primeru, če bodo slednji </w:t>
      </w:r>
      <w:r w:rsidR="009D0854">
        <w:rPr>
          <w:rFonts w:cs="Arial"/>
          <w:szCs w:val="20"/>
        </w:rPr>
        <w:t>dobavljali blago</w:t>
      </w:r>
      <w:r w:rsidRPr="00CB0B38">
        <w:rPr>
          <w:rFonts w:cs="Arial"/>
          <w:szCs w:val="20"/>
        </w:rPr>
        <w:t>, za katere se zahtevajo te zmogljivosti. Ponudnik v informacijskem sistemu e-JN označi, da gre za uporabo zmogljivosti drugih subjektov ter navede vse sodelujoče gospodarske subjekte.</w:t>
      </w:r>
    </w:p>
    <w:p w14:paraId="27B2A0DC" w14:textId="77777777" w:rsidR="00CB0B38" w:rsidRPr="00CB0B38" w:rsidRDefault="00CB0B38" w:rsidP="00CB0B38">
      <w:pPr>
        <w:rPr>
          <w:rFonts w:cs="Arial"/>
          <w:szCs w:val="20"/>
        </w:rPr>
      </w:pPr>
    </w:p>
    <w:p w14:paraId="0AD1EB19" w14:textId="3C17B6B1" w:rsidR="00CB0B38" w:rsidRPr="00CB0B38" w:rsidRDefault="00CB0B38" w:rsidP="00CB0B38">
      <w:pPr>
        <w:rPr>
          <w:rFonts w:cs="Arial"/>
          <w:szCs w:val="20"/>
        </w:rPr>
      </w:pPr>
      <w:r w:rsidRPr="00CB0B38">
        <w:rPr>
          <w:rFonts w:cs="Arial"/>
          <w:szCs w:val="20"/>
        </w:rPr>
        <w:t>Gospodarski subjekt, katerega zmogljivost se uporabi, lahko namesto ponudnika izpolnjuje pogoj iz točke 9.1.3 (</w:t>
      </w:r>
      <w:r w:rsidR="008C63CE">
        <w:rPr>
          <w:rFonts w:cs="Arial"/>
          <w:szCs w:val="20"/>
        </w:rPr>
        <w:t>T</w:t>
      </w:r>
      <w:r w:rsidRPr="00CB0B38">
        <w:rPr>
          <w:rFonts w:cs="Arial"/>
          <w:szCs w:val="20"/>
        </w:rPr>
        <w:t>ehničn</w:t>
      </w:r>
      <w:r w:rsidR="008C63CE">
        <w:rPr>
          <w:rFonts w:cs="Arial"/>
          <w:szCs w:val="20"/>
        </w:rPr>
        <w:t xml:space="preserve">a </w:t>
      </w:r>
      <w:r w:rsidRPr="00CB0B38">
        <w:rPr>
          <w:rFonts w:cs="Arial"/>
          <w:szCs w:val="20"/>
        </w:rPr>
        <w:t>sposobnost) teh navodil samo v primeru, v kolikor bo v ponudbi</w:t>
      </w:r>
      <w:r w:rsidR="009A1BD5">
        <w:rPr>
          <w:rFonts w:cs="Arial"/>
          <w:szCs w:val="20"/>
        </w:rPr>
        <w:t xml:space="preserve"> v postopku </w:t>
      </w:r>
      <w:r w:rsidR="005C47CB">
        <w:rPr>
          <w:rFonts w:cs="Arial"/>
          <w:szCs w:val="20"/>
        </w:rPr>
        <w:t xml:space="preserve">ponovnega </w:t>
      </w:r>
      <w:r w:rsidR="009A1BD5">
        <w:rPr>
          <w:rFonts w:cs="Arial"/>
          <w:szCs w:val="20"/>
        </w:rPr>
        <w:t>odpiranja konkurence nastopal</w:t>
      </w:r>
      <w:r w:rsidRPr="00CB0B38">
        <w:rPr>
          <w:rFonts w:cs="Arial"/>
          <w:szCs w:val="20"/>
        </w:rPr>
        <w:t xml:space="preserve"> kot </w:t>
      </w:r>
      <w:r w:rsidR="00920754">
        <w:rPr>
          <w:rFonts w:cs="Arial"/>
          <w:szCs w:val="20"/>
        </w:rPr>
        <w:t xml:space="preserve">dobavitelj električne energije </w:t>
      </w:r>
      <w:r w:rsidRPr="00CB0B38">
        <w:rPr>
          <w:rFonts w:cs="Arial"/>
          <w:szCs w:val="20"/>
        </w:rPr>
        <w:t>v osemdesetih odstotkih (80 %) ali več.</w:t>
      </w:r>
    </w:p>
    <w:p w14:paraId="3234CE86" w14:textId="77777777" w:rsidR="00CB0B38" w:rsidRPr="00CB0B38" w:rsidRDefault="00CB0B38" w:rsidP="00CB0B38">
      <w:pPr>
        <w:rPr>
          <w:rFonts w:cs="Arial"/>
          <w:szCs w:val="20"/>
        </w:rPr>
      </w:pPr>
    </w:p>
    <w:p w14:paraId="5FCD6298" w14:textId="77777777" w:rsidR="0000239D" w:rsidRPr="0000239D" w:rsidRDefault="0000239D" w:rsidP="0000239D">
      <w:pPr>
        <w:rPr>
          <w:rFonts w:cs="Arial"/>
          <w:szCs w:val="20"/>
        </w:rPr>
      </w:pPr>
      <w:r w:rsidRPr="0000239D">
        <w:rPr>
          <w:rFonts w:cs="Arial"/>
          <w:szCs w:val="20"/>
        </w:rPr>
        <w:t xml:space="preserve">Ponudnik, ki bo uporabil zmogljivosti drugih subjektov, mora v ponudbi dokazati, da bo imel na voljo sredstva, na primer s predložitvijo zagotovil teh subjektov v ta namen – pisni dogovor med ponudnikom in subjektom, avtorska pogodba, </w:t>
      </w:r>
      <w:proofErr w:type="spellStart"/>
      <w:r w:rsidRPr="0000239D">
        <w:rPr>
          <w:rFonts w:cs="Arial"/>
          <w:szCs w:val="20"/>
        </w:rPr>
        <w:t>podjemna</w:t>
      </w:r>
      <w:proofErr w:type="spellEnd"/>
      <w:r w:rsidRPr="0000239D">
        <w:rPr>
          <w:rFonts w:cs="Arial"/>
          <w:szCs w:val="20"/>
        </w:rPr>
        <w:t xml:space="preserve"> pogodba.</w:t>
      </w:r>
    </w:p>
    <w:p w14:paraId="654C54D5" w14:textId="77777777" w:rsidR="0000239D" w:rsidRPr="0000239D" w:rsidRDefault="0000239D" w:rsidP="0000239D">
      <w:pPr>
        <w:rPr>
          <w:rFonts w:cs="Arial"/>
          <w:szCs w:val="20"/>
        </w:rPr>
      </w:pPr>
    </w:p>
    <w:p w14:paraId="68F08D46" w14:textId="32403036" w:rsidR="00CB0B38" w:rsidRDefault="0000239D" w:rsidP="0000239D">
      <w:pPr>
        <w:rPr>
          <w:rFonts w:cs="Arial"/>
          <w:szCs w:val="20"/>
        </w:rPr>
      </w:pPr>
      <w:r w:rsidRPr="0000239D">
        <w:rPr>
          <w:rFonts w:cs="Arial"/>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9.1.1 teh navodil, jih bo naročnik zavrnil.</w:t>
      </w:r>
    </w:p>
    <w:p w14:paraId="63864BA6" w14:textId="77777777" w:rsidR="0000239D" w:rsidRPr="00F54DF7" w:rsidRDefault="0000239D" w:rsidP="0000239D">
      <w:pPr>
        <w:rPr>
          <w:rFonts w:cs="Arial"/>
          <w:szCs w:val="20"/>
        </w:rPr>
      </w:pPr>
    </w:p>
    <w:p w14:paraId="4FF095FC" w14:textId="5273ED4E" w:rsidR="003F7D4F" w:rsidRPr="00C20766" w:rsidRDefault="003F7D4F" w:rsidP="003B547F">
      <w:pPr>
        <w:pStyle w:val="Naslov3"/>
      </w:pPr>
      <w:bookmarkStart w:id="73" w:name="_Toc336851756"/>
      <w:bookmarkStart w:id="74" w:name="_Toc336851804"/>
      <w:bookmarkStart w:id="75" w:name="_Toc202520450"/>
      <w:r w:rsidRPr="00C20766">
        <w:t>Variantne ponudbe</w:t>
      </w:r>
      <w:bookmarkEnd w:id="73"/>
      <w:bookmarkEnd w:id="74"/>
      <w:bookmarkEnd w:id="75"/>
    </w:p>
    <w:p w14:paraId="21AF73F4" w14:textId="77777777" w:rsidR="00D24657" w:rsidRPr="00F54DF7" w:rsidRDefault="00D24657" w:rsidP="003B547F"/>
    <w:p w14:paraId="0D6AA55D" w14:textId="77777777" w:rsidR="003F7D4F" w:rsidRPr="00F54DF7" w:rsidRDefault="003F7D4F" w:rsidP="003B547F">
      <w:pPr>
        <w:rPr>
          <w:rFonts w:cs="Arial"/>
          <w:szCs w:val="20"/>
        </w:rPr>
      </w:pPr>
      <w:r w:rsidRPr="00F54DF7">
        <w:rPr>
          <w:rFonts w:cs="Arial"/>
          <w:szCs w:val="20"/>
        </w:rPr>
        <w:t>Variantne ponudbe niso dopuščene.</w:t>
      </w:r>
    </w:p>
    <w:p w14:paraId="3BF7A693" w14:textId="77777777" w:rsidR="00757311" w:rsidRPr="00F54DF7" w:rsidRDefault="00757311" w:rsidP="003B547F">
      <w:pPr>
        <w:rPr>
          <w:rFonts w:cs="Arial"/>
          <w:szCs w:val="20"/>
        </w:rPr>
      </w:pPr>
    </w:p>
    <w:p w14:paraId="17D57B50" w14:textId="31E5A274" w:rsidR="00D24657" w:rsidRPr="00C20766" w:rsidRDefault="003F7D4F" w:rsidP="003B547F">
      <w:pPr>
        <w:pStyle w:val="Naslov3"/>
      </w:pPr>
      <w:bookmarkStart w:id="76" w:name="_Toc336851757"/>
      <w:bookmarkStart w:id="77" w:name="_Toc336851805"/>
      <w:bookmarkStart w:id="78" w:name="_Toc202520451"/>
      <w:r w:rsidRPr="00C20766">
        <w:t>Jezik ponudbe</w:t>
      </w:r>
      <w:bookmarkEnd w:id="76"/>
      <w:bookmarkEnd w:id="77"/>
      <w:bookmarkEnd w:id="78"/>
    </w:p>
    <w:p w14:paraId="65BF9192" w14:textId="77777777" w:rsidR="00D24657" w:rsidRPr="00F54DF7" w:rsidRDefault="00D24657" w:rsidP="003B547F"/>
    <w:p w14:paraId="1C1DBB83" w14:textId="21DC0606" w:rsidR="008D6433" w:rsidRDefault="00FF018E" w:rsidP="003B547F">
      <w:pPr>
        <w:rPr>
          <w:rFonts w:cs="Arial"/>
          <w:szCs w:val="20"/>
        </w:rPr>
      </w:pPr>
      <w:r>
        <w:rPr>
          <w:rFonts w:cs="Arial"/>
          <w:szCs w:val="20"/>
        </w:rPr>
        <w:t xml:space="preserve">Postopek javnega </w:t>
      </w:r>
      <w:r w:rsidR="008D6433" w:rsidRPr="008D6433">
        <w:rPr>
          <w:rFonts w:cs="Arial"/>
          <w:szCs w:val="20"/>
        </w:rPr>
        <w:t>naroči</w:t>
      </w:r>
      <w:r>
        <w:rPr>
          <w:rFonts w:cs="Arial"/>
          <w:szCs w:val="20"/>
        </w:rPr>
        <w:t xml:space="preserve">la </w:t>
      </w:r>
      <w:r w:rsidR="008D6433" w:rsidRPr="008D6433">
        <w:rPr>
          <w:rFonts w:cs="Arial"/>
          <w:szCs w:val="20"/>
        </w:rPr>
        <w:t>poteka, v slovenskem jeziku.</w:t>
      </w:r>
    </w:p>
    <w:p w14:paraId="1FC446A7" w14:textId="77777777" w:rsidR="008D6433" w:rsidRDefault="008D6433" w:rsidP="003B547F">
      <w:pPr>
        <w:rPr>
          <w:rFonts w:cs="Arial"/>
          <w:szCs w:val="20"/>
        </w:rPr>
      </w:pPr>
    </w:p>
    <w:p w14:paraId="1D35A4AC" w14:textId="63ED857B" w:rsidR="00DE61EB" w:rsidRDefault="003F7D4F" w:rsidP="003B547F">
      <w:pPr>
        <w:rPr>
          <w:rFonts w:cs="Arial"/>
          <w:szCs w:val="20"/>
        </w:rPr>
      </w:pPr>
      <w:r w:rsidRPr="00F54DF7">
        <w:rPr>
          <w:rFonts w:cs="Arial"/>
          <w:szCs w:val="20"/>
        </w:rPr>
        <w:t xml:space="preserve">Vsi dokumenti v zvezi s ponudbo </w:t>
      </w:r>
      <w:r w:rsidR="002A367F" w:rsidRPr="00F54DF7">
        <w:rPr>
          <w:rFonts w:cs="Arial"/>
          <w:szCs w:val="20"/>
        </w:rPr>
        <w:t>morajo biti v slovenskem jeziku</w:t>
      </w:r>
      <w:r w:rsidR="000743B0">
        <w:rPr>
          <w:rFonts w:cs="Arial"/>
          <w:szCs w:val="20"/>
        </w:rPr>
        <w:t xml:space="preserve">. </w:t>
      </w:r>
    </w:p>
    <w:p w14:paraId="2839D5A2" w14:textId="77777777" w:rsidR="00F518B7" w:rsidRPr="00F54DF7" w:rsidRDefault="00F518B7" w:rsidP="003B547F">
      <w:pPr>
        <w:rPr>
          <w:rFonts w:eastAsia="Times New Roman" w:cs="Arial"/>
          <w:szCs w:val="20"/>
          <w:lang w:eastAsia="sl-SI"/>
        </w:rPr>
      </w:pPr>
    </w:p>
    <w:p w14:paraId="4DC573E7" w14:textId="23C5CB08" w:rsidR="009139AC" w:rsidRPr="00C20766" w:rsidRDefault="009139AC" w:rsidP="003B547F">
      <w:pPr>
        <w:pStyle w:val="Naslov3"/>
      </w:pPr>
      <w:bookmarkStart w:id="79" w:name="_Toc336851759"/>
      <w:bookmarkStart w:id="80" w:name="_Toc336851807"/>
      <w:bookmarkStart w:id="81" w:name="_Toc202520452"/>
      <w:r w:rsidRPr="00C20766">
        <w:t>Veljavnost ponudbe</w:t>
      </w:r>
      <w:bookmarkEnd w:id="79"/>
      <w:bookmarkEnd w:id="80"/>
      <w:bookmarkEnd w:id="81"/>
    </w:p>
    <w:p w14:paraId="30C74757" w14:textId="77777777" w:rsidR="00D24657" w:rsidRPr="00F54DF7" w:rsidRDefault="00D24657" w:rsidP="003B547F"/>
    <w:p w14:paraId="2C19F1F7" w14:textId="697720A2" w:rsidR="009139AC" w:rsidRPr="00F54DF7" w:rsidRDefault="009139AC" w:rsidP="003B547F">
      <w:pPr>
        <w:rPr>
          <w:rFonts w:cs="Arial"/>
          <w:szCs w:val="20"/>
        </w:rPr>
      </w:pPr>
      <w:r w:rsidRPr="006901D6">
        <w:rPr>
          <w:rFonts w:cs="Arial"/>
          <w:szCs w:val="20"/>
        </w:rPr>
        <w:t xml:space="preserve">Ponudba mora veljati </w:t>
      </w:r>
      <w:r w:rsidR="00642C26">
        <w:rPr>
          <w:rFonts w:cs="Arial"/>
          <w:szCs w:val="20"/>
        </w:rPr>
        <w:t xml:space="preserve">še </w:t>
      </w:r>
      <w:r w:rsidR="00642C26" w:rsidRPr="00F96F47">
        <w:rPr>
          <w:rFonts w:eastAsia="Times New Roman"/>
          <w:b/>
          <w:bCs/>
          <w:szCs w:val="20"/>
          <w:lang w:eastAsia="sl-SI"/>
        </w:rPr>
        <w:t>šest mesecev od objave naročila na portalu javnih naročil</w:t>
      </w:r>
      <w:r w:rsidR="00642C26" w:rsidRPr="00F96F47">
        <w:rPr>
          <w:rFonts w:eastAsia="Times New Roman"/>
          <w:b/>
          <w:szCs w:val="24"/>
          <w:lang w:eastAsia="sl-SI"/>
        </w:rPr>
        <w:t>.</w:t>
      </w:r>
    </w:p>
    <w:p w14:paraId="436F61BC" w14:textId="23054A68" w:rsidR="00846FB6" w:rsidRDefault="00846FB6" w:rsidP="003B547F">
      <w:pPr>
        <w:rPr>
          <w:rFonts w:cs="Arial"/>
          <w:szCs w:val="20"/>
        </w:rPr>
      </w:pPr>
    </w:p>
    <w:p w14:paraId="609B47F2" w14:textId="77777777" w:rsidR="0080479A" w:rsidRDefault="00846FB6" w:rsidP="003B547F">
      <w:pPr>
        <w:rPr>
          <w:rFonts w:cs="Arial"/>
          <w:szCs w:val="20"/>
        </w:rPr>
      </w:pPr>
      <w:r w:rsidRPr="00846FB6">
        <w:rPr>
          <w:rFonts w:cs="Arial"/>
          <w:szCs w:val="20"/>
        </w:rPr>
        <w:t xml:space="preserve">V izjemnih okoliščinah bo naročnik lahko zahteval, da ponudniki podaljšajo čas veljavnosti ponudb za določeno dodatno obdobje. </w:t>
      </w:r>
    </w:p>
    <w:p w14:paraId="3CF2A24B" w14:textId="77777777" w:rsidR="0080479A" w:rsidRDefault="0080479A" w:rsidP="003B547F">
      <w:pPr>
        <w:rPr>
          <w:rFonts w:cs="Arial"/>
          <w:szCs w:val="20"/>
        </w:rPr>
      </w:pPr>
    </w:p>
    <w:p w14:paraId="1D043AD8" w14:textId="4023EAC7" w:rsidR="00846FB6" w:rsidRPr="00F54DF7" w:rsidRDefault="00846FB6" w:rsidP="003B547F">
      <w:pPr>
        <w:rPr>
          <w:rFonts w:cs="Arial"/>
          <w:szCs w:val="20"/>
        </w:rPr>
      </w:pPr>
      <w:r w:rsidRPr="00846FB6">
        <w:rPr>
          <w:rFonts w:cs="Arial"/>
          <w:szCs w:val="20"/>
        </w:rPr>
        <w:t>Naročnik ne bo dovolil, da ponudniki hkrati s podaljšanjem veljavnosti ponudbe, le-to kakorkoli drugače sami spreminjajo.</w:t>
      </w:r>
    </w:p>
    <w:p w14:paraId="60282CBD" w14:textId="77777777" w:rsidR="00C3600B" w:rsidRPr="00F54DF7" w:rsidRDefault="00C3600B" w:rsidP="003B547F">
      <w:pPr>
        <w:rPr>
          <w:rFonts w:cs="Arial"/>
          <w:szCs w:val="20"/>
        </w:rPr>
      </w:pPr>
    </w:p>
    <w:p w14:paraId="338A460F" w14:textId="50D1FD51" w:rsidR="00BB1E26" w:rsidRPr="00C20766" w:rsidRDefault="009139AC" w:rsidP="003B547F">
      <w:pPr>
        <w:pStyle w:val="Naslov3"/>
      </w:pPr>
      <w:bookmarkStart w:id="82" w:name="_Toc336851760"/>
      <w:bookmarkStart w:id="83" w:name="_Toc336851808"/>
      <w:bookmarkStart w:id="84" w:name="_Toc202520453"/>
      <w:r w:rsidRPr="00C20766">
        <w:t>Stroški ponudbe</w:t>
      </w:r>
      <w:bookmarkEnd w:id="82"/>
      <w:bookmarkEnd w:id="83"/>
      <w:bookmarkEnd w:id="84"/>
    </w:p>
    <w:p w14:paraId="34D9B300" w14:textId="77777777" w:rsidR="00D24657" w:rsidRPr="00F54DF7" w:rsidRDefault="00D24657" w:rsidP="003B547F"/>
    <w:p w14:paraId="71081BE7" w14:textId="5CE58A30" w:rsidR="009139AC" w:rsidRPr="00F54DF7" w:rsidRDefault="009139AC" w:rsidP="003B547F">
      <w:pPr>
        <w:rPr>
          <w:rFonts w:cs="Arial"/>
          <w:szCs w:val="20"/>
        </w:rPr>
      </w:pPr>
      <w:r w:rsidRPr="00F54DF7">
        <w:rPr>
          <w:rFonts w:cs="Arial"/>
          <w:szCs w:val="20"/>
        </w:rPr>
        <w:t xml:space="preserve">Vse stroške, povezane s pripravo in predložitvijo ponudbe, nosi </w:t>
      </w:r>
      <w:r w:rsidR="00CC2D0B">
        <w:rPr>
          <w:rFonts w:cs="Arial"/>
          <w:szCs w:val="20"/>
        </w:rPr>
        <w:t>ponudnik</w:t>
      </w:r>
      <w:r w:rsidRPr="00F54DF7">
        <w:rPr>
          <w:rFonts w:cs="Arial"/>
          <w:szCs w:val="20"/>
        </w:rPr>
        <w:t>.</w:t>
      </w:r>
    </w:p>
    <w:p w14:paraId="6A43F0DB" w14:textId="50A954CE" w:rsidR="003D0DE5" w:rsidRPr="00F54DF7" w:rsidRDefault="003D0DE5" w:rsidP="003B547F">
      <w:pPr>
        <w:rPr>
          <w:rFonts w:cs="Arial"/>
          <w:szCs w:val="20"/>
        </w:rPr>
      </w:pPr>
    </w:p>
    <w:p w14:paraId="4B7BECDB" w14:textId="2BB7E557" w:rsidR="002E70A6" w:rsidRPr="00F54DF7" w:rsidRDefault="002E70A6" w:rsidP="003B547F">
      <w:pPr>
        <w:pStyle w:val="Naslov1"/>
        <w:spacing w:line="260" w:lineRule="atLeast"/>
        <w:rPr>
          <w:rFonts w:cs="Arial"/>
          <w:sz w:val="20"/>
          <w:szCs w:val="20"/>
        </w:rPr>
      </w:pPr>
      <w:bookmarkStart w:id="85" w:name="_Toc336851763"/>
      <w:bookmarkStart w:id="86" w:name="_Toc336851811"/>
      <w:bookmarkStart w:id="87" w:name="_Toc202520454"/>
      <w:r w:rsidRPr="00F54DF7">
        <w:rPr>
          <w:rFonts w:cs="Arial"/>
          <w:sz w:val="20"/>
          <w:szCs w:val="20"/>
        </w:rPr>
        <w:t>obvestilo o odločitvi o oddaji naročila</w:t>
      </w:r>
      <w:bookmarkEnd w:id="85"/>
      <w:bookmarkEnd w:id="86"/>
      <w:bookmarkEnd w:id="87"/>
    </w:p>
    <w:p w14:paraId="6C3A6B97" w14:textId="77777777" w:rsidR="002E70A6" w:rsidRPr="00F54DF7" w:rsidRDefault="002E70A6" w:rsidP="003B547F">
      <w:pPr>
        <w:rPr>
          <w:rFonts w:cs="Arial"/>
          <w:szCs w:val="20"/>
        </w:rPr>
      </w:pPr>
    </w:p>
    <w:p w14:paraId="183E7E7D" w14:textId="77777777" w:rsidR="002E70A6" w:rsidRPr="00F54DF7" w:rsidRDefault="002E70A6" w:rsidP="003B547F">
      <w:pPr>
        <w:rPr>
          <w:rFonts w:cs="Arial"/>
          <w:szCs w:val="20"/>
        </w:rPr>
      </w:pPr>
      <w:r w:rsidRPr="00F54DF7">
        <w:rPr>
          <w:rFonts w:cs="Arial"/>
          <w:szCs w:val="20"/>
        </w:rPr>
        <w:t>Naročnik bo ponudnike obvestil o odločitvi o oddaji naročila na način, predpisan v ZJN-3.</w:t>
      </w:r>
    </w:p>
    <w:p w14:paraId="4DE23BB0" w14:textId="0B674553" w:rsidR="002E70A6" w:rsidRPr="00F54DF7" w:rsidRDefault="002E70A6" w:rsidP="003B547F">
      <w:pPr>
        <w:rPr>
          <w:rFonts w:cs="Arial"/>
          <w:szCs w:val="20"/>
        </w:rPr>
      </w:pPr>
    </w:p>
    <w:p w14:paraId="6D2CA058" w14:textId="4B400E59" w:rsidR="00B162FF" w:rsidRDefault="00B162FF" w:rsidP="003B547F">
      <w:pPr>
        <w:pStyle w:val="Naslov1"/>
        <w:spacing w:line="260" w:lineRule="atLeast"/>
        <w:rPr>
          <w:rFonts w:cs="Arial"/>
          <w:sz w:val="20"/>
          <w:szCs w:val="20"/>
        </w:rPr>
      </w:pPr>
      <w:bookmarkStart w:id="88" w:name="_Toc202520455"/>
      <w:bookmarkStart w:id="89" w:name="_Toc336851761"/>
      <w:bookmarkStart w:id="90" w:name="_Toc336851809"/>
      <w:r>
        <w:rPr>
          <w:rFonts w:cs="Arial"/>
          <w:sz w:val="20"/>
          <w:szCs w:val="20"/>
        </w:rPr>
        <w:t>PONOVNO ODPIRANJE KONKURENCE</w:t>
      </w:r>
      <w:bookmarkEnd w:id="88"/>
    </w:p>
    <w:p w14:paraId="1D355121" w14:textId="77777777" w:rsidR="00D342B0" w:rsidRDefault="00D342B0" w:rsidP="00B162FF"/>
    <w:p w14:paraId="10BD3D84" w14:textId="427BB2F4" w:rsidR="00D342B0" w:rsidRDefault="009A1BD5" w:rsidP="00D342B0">
      <w:pPr>
        <w:spacing w:line="240" w:lineRule="auto"/>
        <w:rPr>
          <w:rFonts w:eastAsia="Times New Roman" w:cs="Arial"/>
          <w:szCs w:val="20"/>
          <w:lang w:eastAsia="sl-SI"/>
        </w:rPr>
      </w:pPr>
      <w:r w:rsidRPr="009A1BD5">
        <w:rPr>
          <w:rFonts w:eastAsia="Times New Roman" w:cs="Arial"/>
          <w:szCs w:val="20"/>
          <w:lang w:eastAsia="sl-SI"/>
        </w:rPr>
        <w:t>Naročnik bo v času izvajanja krovnega okvirnega sporazuma ponovno odpiral konkurenco med vsemi gospodarskimi subjekti, s katerimi bo sklenjen krovni okvirni sporazum.</w:t>
      </w:r>
    </w:p>
    <w:p w14:paraId="054C8AC4" w14:textId="77777777" w:rsidR="00D342B0" w:rsidRPr="00D342B0" w:rsidRDefault="00D342B0" w:rsidP="00D342B0">
      <w:pPr>
        <w:spacing w:line="240" w:lineRule="auto"/>
        <w:rPr>
          <w:rFonts w:eastAsia="Times New Roman" w:cs="Arial"/>
          <w:szCs w:val="20"/>
          <w:lang w:eastAsia="sl-SI"/>
        </w:rPr>
      </w:pPr>
    </w:p>
    <w:p w14:paraId="765192F4" w14:textId="647445B0" w:rsidR="00D342B0" w:rsidRDefault="00D342B0" w:rsidP="00D342B0">
      <w:pPr>
        <w:spacing w:line="240" w:lineRule="auto"/>
        <w:rPr>
          <w:rFonts w:eastAsia="Times New Roman" w:cs="Arial"/>
          <w:szCs w:val="20"/>
          <w:lang w:eastAsia="sl-SI"/>
        </w:rPr>
      </w:pPr>
      <w:r w:rsidRPr="00D342B0">
        <w:rPr>
          <w:rFonts w:eastAsia="Times New Roman" w:cs="Arial"/>
          <w:szCs w:val="20"/>
          <w:lang w:eastAsia="sl-SI"/>
        </w:rPr>
        <w:lastRenderedPageBreak/>
        <w:t>Pred ponovnim odpiranjem konkurence si naročnik pridržuje pravico do posveta in/ali organiziranja sestankov z gospodarskimi subjekti, s katerimi bo imel sklenjen krovni okvirni sporazum, glede izvajanja predmetnega naročila.</w:t>
      </w:r>
    </w:p>
    <w:p w14:paraId="28D7BE75" w14:textId="77777777" w:rsidR="00D342B0" w:rsidRPr="00B162FF" w:rsidRDefault="00D342B0" w:rsidP="00D342B0">
      <w:pPr>
        <w:spacing w:line="240" w:lineRule="auto"/>
        <w:rPr>
          <w:rFonts w:eastAsia="Times New Roman" w:cs="Arial"/>
          <w:szCs w:val="20"/>
          <w:lang w:eastAsia="sl-SI"/>
        </w:rPr>
      </w:pPr>
    </w:p>
    <w:p w14:paraId="08AAD86A" w14:textId="197C96B1" w:rsidR="004E5F46" w:rsidRDefault="00D342B0" w:rsidP="00D342B0">
      <w:pPr>
        <w:spacing w:line="240" w:lineRule="auto"/>
        <w:rPr>
          <w:rFonts w:eastAsia="Times New Roman" w:cs="Arial"/>
          <w:szCs w:val="20"/>
          <w:lang w:eastAsia="sl-SI"/>
        </w:rPr>
      </w:pPr>
      <w:r w:rsidRPr="00B162FF">
        <w:rPr>
          <w:rFonts w:eastAsia="Times New Roman" w:cs="Arial"/>
          <w:szCs w:val="20"/>
          <w:lang w:eastAsia="sl-SI"/>
        </w:rPr>
        <w:t>Ponovno odpiranje konkurence se</w:t>
      </w:r>
      <w:r w:rsidR="009A1BD5">
        <w:rPr>
          <w:rFonts w:eastAsia="Times New Roman" w:cs="Arial"/>
          <w:szCs w:val="20"/>
          <w:lang w:eastAsia="sl-SI"/>
        </w:rPr>
        <w:t xml:space="preserve"> </w:t>
      </w:r>
      <w:r w:rsidRPr="00B162FF">
        <w:rPr>
          <w:rFonts w:eastAsia="Times New Roman" w:cs="Arial"/>
          <w:szCs w:val="20"/>
          <w:lang w:eastAsia="sl-SI"/>
        </w:rPr>
        <w:t xml:space="preserve">izvede </w:t>
      </w:r>
      <w:r w:rsidR="004D48D8">
        <w:rPr>
          <w:rFonts w:eastAsia="Times New Roman" w:cs="Arial"/>
          <w:szCs w:val="20"/>
          <w:lang w:eastAsia="sl-SI"/>
        </w:rPr>
        <w:t>pred</w:t>
      </w:r>
      <w:r w:rsidR="004E5F46" w:rsidRPr="004E5F46">
        <w:rPr>
          <w:rFonts w:eastAsia="Times New Roman" w:cs="Arial"/>
          <w:szCs w:val="20"/>
          <w:lang w:eastAsia="sl-SI"/>
        </w:rPr>
        <w:t xml:space="preserve"> dne</w:t>
      </w:r>
      <w:r w:rsidR="004D48D8">
        <w:rPr>
          <w:rFonts w:eastAsia="Times New Roman" w:cs="Arial"/>
          <w:szCs w:val="20"/>
          <w:lang w:eastAsia="sl-SI"/>
        </w:rPr>
        <w:t>m</w:t>
      </w:r>
      <w:r w:rsidR="004E5F46" w:rsidRPr="004E5F46">
        <w:rPr>
          <w:rFonts w:eastAsia="Times New Roman" w:cs="Arial"/>
          <w:szCs w:val="20"/>
          <w:lang w:eastAsia="sl-SI"/>
        </w:rPr>
        <w:t xml:space="preserve"> 1. 5. 2026</w:t>
      </w:r>
      <w:r w:rsidR="004D48D8">
        <w:rPr>
          <w:rFonts w:eastAsia="Times New Roman" w:cs="Arial"/>
          <w:szCs w:val="20"/>
          <w:lang w:eastAsia="sl-SI"/>
        </w:rPr>
        <w:t xml:space="preserve"> z uporabo od vključno dne </w:t>
      </w:r>
      <w:r w:rsidR="004D48D8" w:rsidRPr="004E5F46">
        <w:rPr>
          <w:rFonts w:eastAsia="Times New Roman" w:cs="Arial"/>
          <w:szCs w:val="20"/>
          <w:lang w:eastAsia="sl-SI"/>
        </w:rPr>
        <w:t>1. 5. 2026</w:t>
      </w:r>
      <w:r w:rsidR="004D48D8">
        <w:rPr>
          <w:rFonts w:eastAsia="Times New Roman" w:cs="Arial"/>
          <w:szCs w:val="20"/>
          <w:lang w:eastAsia="sl-SI"/>
        </w:rPr>
        <w:t xml:space="preserve"> </w:t>
      </w:r>
      <w:r w:rsidR="004E5F46" w:rsidRPr="004E5F46">
        <w:rPr>
          <w:rFonts w:eastAsia="Times New Roman" w:cs="Arial"/>
          <w:szCs w:val="20"/>
          <w:lang w:eastAsia="sl-SI"/>
        </w:rPr>
        <w:t xml:space="preserve"> dalje oz. z dnem izvedbe zamenjave dobavitelja, ki ga določi pristojni sistemski operater distribucijskega omrežja, do vključno dne, kot </w:t>
      </w:r>
      <w:r w:rsidR="009246E3">
        <w:rPr>
          <w:rFonts w:eastAsia="Times New Roman" w:cs="Arial"/>
          <w:szCs w:val="20"/>
          <w:lang w:eastAsia="sl-SI"/>
        </w:rPr>
        <w:t xml:space="preserve">bo </w:t>
      </w:r>
      <w:r w:rsidR="004E5F46" w:rsidRPr="004E5F46">
        <w:rPr>
          <w:rFonts w:eastAsia="Times New Roman" w:cs="Arial"/>
          <w:szCs w:val="20"/>
          <w:lang w:eastAsia="sl-SI"/>
        </w:rPr>
        <w:t>izhaja</w:t>
      </w:r>
      <w:r w:rsidR="009246E3">
        <w:rPr>
          <w:rFonts w:eastAsia="Times New Roman" w:cs="Arial"/>
          <w:szCs w:val="20"/>
          <w:lang w:eastAsia="sl-SI"/>
        </w:rPr>
        <w:t>lo</w:t>
      </w:r>
      <w:r w:rsidR="004E5F46" w:rsidRPr="004E5F46">
        <w:rPr>
          <w:rFonts w:eastAsia="Times New Roman" w:cs="Arial"/>
          <w:szCs w:val="20"/>
          <w:lang w:eastAsia="sl-SI"/>
        </w:rPr>
        <w:t xml:space="preserve"> iz obrazca »Predračun« dobavitelja (Priloga 3</w:t>
      </w:r>
      <w:r w:rsidR="004E5F46">
        <w:rPr>
          <w:rFonts w:eastAsia="Times New Roman" w:cs="Arial"/>
          <w:szCs w:val="20"/>
          <w:lang w:eastAsia="sl-SI"/>
        </w:rPr>
        <w:t xml:space="preserve"> krovnega okvirnega sporazuma</w:t>
      </w:r>
      <w:r w:rsidR="004E5F46" w:rsidRPr="004E5F46">
        <w:rPr>
          <w:rFonts w:eastAsia="Times New Roman" w:cs="Arial"/>
          <w:szCs w:val="20"/>
          <w:lang w:eastAsia="sl-SI"/>
        </w:rPr>
        <w:t>) v ponovnem odpiranju konkurence</w:t>
      </w:r>
      <w:bookmarkStart w:id="91" w:name="_Hlk71294750"/>
      <w:r w:rsidR="00DC59EC">
        <w:rPr>
          <w:rFonts w:eastAsia="Times New Roman" w:cs="Arial"/>
          <w:szCs w:val="20"/>
          <w:lang w:eastAsia="sl-SI"/>
        </w:rPr>
        <w:t xml:space="preserve"> </w:t>
      </w:r>
      <w:r w:rsidR="00DC59EC" w:rsidRPr="00DC59EC">
        <w:rPr>
          <w:rFonts w:eastAsia="Times New Roman" w:cs="Arial"/>
          <w:szCs w:val="20"/>
          <w:lang w:eastAsia="sl-SI"/>
        </w:rPr>
        <w:t>(predvidoma za 28 mesecev</w:t>
      </w:r>
      <w:r w:rsidR="00DC59EC">
        <w:rPr>
          <w:rFonts w:eastAsia="Times New Roman" w:cs="Arial"/>
          <w:szCs w:val="20"/>
          <w:lang w:eastAsia="sl-SI"/>
        </w:rPr>
        <w:t>).</w:t>
      </w:r>
    </w:p>
    <w:bookmarkEnd w:id="91"/>
    <w:p w14:paraId="110698E7" w14:textId="77777777" w:rsidR="00D342B0" w:rsidRDefault="00D342B0" w:rsidP="00D342B0">
      <w:pPr>
        <w:spacing w:line="240" w:lineRule="auto"/>
        <w:rPr>
          <w:rFonts w:eastAsia="Times New Roman" w:cs="Arial"/>
          <w:szCs w:val="20"/>
          <w:lang w:eastAsia="sl-SI"/>
        </w:rPr>
      </w:pPr>
    </w:p>
    <w:p w14:paraId="594CFF48" w14:textId="0BA54432" w:rsidR="009516A2" w:rsidRPr="009516A2" w:rsidRDefault="009516A2" w:rsidP="009516A2">
      <w:pPr>
        <w:rPr>
          <w:rFonts w:cs="Arial"/>
          <w:szCs w:val="20"/>
        </w:rPr>
      </w:pPr>
      <w:r w:rsidRPr="00DE1726">
        <w:rPr>
          <w:rFonts w:cs="Arial"/>
          <w:szCs w:val="20"/>
        </w:rPr>
        <w:t>Ponovno odpiranje konkurence bo izvedeno v informacijskem sistemu e-JN, podpisniki okvirnih sporazumov pa bodo, iz informacijskega sistema e-JN</w:t>
      </w:r>
      <w:r w:rsidR="006D30D8">
        <w:rPr>
          <w:rFonts w:cs="Arial"/>
          <w:szCs w:val="20"/>
        </w:rPr>
        <w:t>,</w:t>
      </w:r>
      <w:r w:rsidRPr="00DE1726">
        <w:rPr>
          <w:rFonts w:cs="Arial"/>
          <w:szCs w:val="20"/>
        </w:rPr>
        <w:t xml:space="preserve"> o tem obveščeni po e-pošti.</w:t>
      </w:r>
    </w:p>
    <w:p w14:paraId="2B50BAB5" w14:textId="77777777" w:rsidR="009516A2" w:rsidRPr="00B162FF" w:rsidRDefault="009516A2" w:rsidP="00D342B0">
      <w:pPr>
        <w:spacing w:line="240" w:lineRule="auto"/>
        <w:rPr>
          <w:rFonts w:eastAsia="Times New Roman" w:cs="Arial"/>
          <w:szCs w:val="20"/>
          <w:lang w:eastAsia="sl-SI"/>
        </w:rPr>
      </w:pPr>
    </w:p>
    <w:p w14:paraId="4524A2DF" w14:textId="7B9F534A" w:rsidR="00D342B0" w:rsidRPr="00B162FF" w:rsidRDefault="00D342B0" w:rsidP="00D342B0">
      <w:pPr>
        <w:spacing w:line="240" w:lineRule="auto"/>
        <w:rPr>
          <w:rFonts w:eastAsia="Times New Roman"/>
          <w:szCs w:val="20"/>
          <w:lang w:eastAsia="sl-SI"/>
        </w:rPr>
      </w:pPr>
      <w:bookmarkStart w:id="92" w:name="_Hlk71616601"/>
      <w:r w:rsidRPr="00B162FF">
        <w:rPr>
          <w:rFonts w:eastAsia="Times New Roman"/>
          <w:szCs w:val="20"/>
          <w:lang w:eastAsia="sl-SI"/>
        </w:rPr>
        <w:t>Naročnik bo naročilo za nadaljnje obdobje oddal po</w:t>
      </w:r>
      <w:r w:rsidR="009A1BD5">
        <w:rPr>
          <w:rFonts w:eastAsia="Times New Roman"/>
          <w:szCs w:val="20"/>
          <w:lang w:eastAsia="sl-SI"/>
        </w:rPr>
        <w:t xml:space="preserve">dpisniku </w:t>
      </w:r>
      <w:r w:rsidR="00051140">
        <w:rPr>
          <w:rFonts w:eastAsia="Times New Roman"/>
          <w:szCs w:val="20"/>
          <w:lang w:eastAsia="sl-SI"/>
        </w:rPr>
        <w:t xml:space="preserve">krovnega okvirnega </w:t>
      </w:r>
      <w:r w:rsidR="009A1BD5">
        <w:rPr>
          <w:rFonts w:eastAsia="Times New Roman"/>
          <w:szCs w:val="20"/>
          <w:lang w:eastAsia="sl-SI"/>
        </w:rPr>
        <w:t>sporazuma</w:t>
      </w:r>
      <w:r>
        <w:rPr>
          <w:rFonts w:eastAsia="Times New Roman"/>
          <w:szCs w:val="20"/>
          <w:lang w:eastAsia="sl-SI"/>
        </w:rPr>
        <w:t xml:space="preserve">, </w:t>
      </w:r>
      <w:bookmarkEnd w:id="92"/>
      <w:r w:rsidRPr="00D342B0">
        <w:rPr>
          <w:rFonts w:eastAsia="Times New Roman"/>
          <w:szCs w:val="20"/>
          <w:lang w:eastAsia="sl-SI"/>
        </w:rPr>
        <w:t>ki bo na podlagi merila v ponovnem odpiranju konkurence iz točke 10.</w:t>
      </w:r>
      <w:r w:rsidR="004D48D8">
        <w:rPr>
          <w:rFonts w:eastAsia="Times New Roman"/>
          <w:szCs w:val="20"/>
          <w:lang w:eastAsia="sl-SI"/>
        </w:rPr>
        <w:t>2</w:t>
      </w:r>
      <w:r w:rsidRPr="00D342B0">
        <w:rPr>
          <w:rFonts w:eastAsia="Times New Roman"/>
          <w:szCs w:val="20"/>
          <w:lang w:eastAsia="sl-SI"/>
        </w:rPr>
        <w:t xml:space="preserve"> teh navodil predložil ekonomsko najugodnejšo ponudbo (dobavitelj)</w:t>
      </w:r>
      <w:r>
        <w:rPr>
          <w:rFonts w:eastAsia="Times New Roman"/>
          <w:szCs w:val="20"/>
          <w:lang w:eastAsia="sl-SI"/>
        </w:rPr>
        <w:t>.</w:t>
      </w:r>
    </w:p>
    <w:p w14:paraId="4A250B9A" w14:textId="77777777" w:rsidR="00D342B0" w:rsidRDefault="00D342B0" w:rsidP="00B162FF"/>
    <w:p w14:paraId="7E0C5A30" w14:textId="043E3060" w:rsidR="00D342B0" w:rsidRPr="004B2C0C" w:rsidRDefault="00D342B0" w:rsidP="00D342B0">
      <w:pPr>
        <w:rPr>
          <w:rFonts w:eastAsia="Times New Roman" w:cs="Arial"/>
          <w:szCs w:val="20"/>
          <w:lang w:eastAsia="sl-SI"/>
        </w:rPr>
      </w:pPr>
      <w:r w:rsidRPr="004B2C0C">
        <w:rPr>
          <w:rFonts w:eastAsia="Times New Roman" w:cs="Arial"/>
          <w:szCs w:val="20"/>
          <w:lang w:eastAsia="sl-SI"/>
        </w:rPr>
        <w:t>Če bo p</w:t>
      </w:r>
      <w:r w:rsidR="004E5F46">
        <w:rPr>
          <w:rFonts w:eastAsia="Times New Roman" w:cs="Arial"/>
          <w:szCs w:val="20"/>
          <w:lang w:eastAsia="sl-SI"/>
        </w:rPr>
        <w:t>ri</w:t>
      </w:r>
      <w:r w:rsidRPr="004B2C0C">
        <w:rPr>
          <w:rFonts w:eastAsia="Times New Roman" w:cs="Arial"/>
          <w:szCs w:val="20"/>
          <w:lang w:eastAsia="sl-SI"/>
        </w:rPr>
        <w:t xml:space="preserve"> </w:t>
      </w:r>
      <w:r w:rsidR="004E5F46">
        <w:rPr>
          <w:rFonts w:eastAsia="Times New Roman" w:cs="Arial"/>
          <w:szCs w:val="20"/>
          <w:lang w:eastAsia="sl-SI"/>
        </w:rPr>
        <w:t xml:space="preserve">naslednjem </w:t>
      </w:r>
      <w:r w:rsidRPr="004B2C0C">
        <w:rPr>
          <w:rFonts w:eastAsia="Times New Roman" w:cs="Arial"/>
          <w:szCs w:val="20"/>
          <w:lang w:eastAsia="sl-SI"/>
        </w:rPr>
        <w:t xml:space="preserve">ponovnem odpiranju konkurence izbran isti dobavitelj z enako ali drugačno ceno, kot je veljala za obdobje, za katerega je bilo izvedeno predhodno odpiranje konkurence, bodo posamezni naročniki na podlagi pravnomočne odločitve, sprejete v ponovnem odpiranju konkurence, z dobaviteljem sklenili anekse k </w:t>
      </w:r>
      <w:r>
        <w:rPr>
          <w:rFonts w:eastAsia="Times New Roman" w:cs="Arial"/>
          <w:szCs w:val="20"/>
          <w:lang w:eastAsia="sl-SI"/>
        </w:rPr>
        <w:t xml:space="preserve">posameznim okvirnim </w:t>
      </w:r>
      <w:r w:rsidRPr="004B2C0C">
        <w:rPr>
          <w:rFonts w:eastAsia="Times New Roman" w:cs="Arial"/>
          <w:szCs w:val="20"/>
          <w:lang w:eastAsia="sl-SI"/>
        </w:rPr>
        <w:t xml:space="preserve">sporazumom ali nove </w:t>
      </w:r>
      <w:r>
        <w:rPr>
          <w:rFonts w:eastAsia="Times New Roman" w:cs="Arial"/>
          <w:szCs w:val="20"/>
          <w:lang w:eastAsia="sl-SI"/>
        </w:rPr>
        <w:t>posamezne okvirne</w:t>
      </w:r>
      <w:r w:rsidRPr="004B2C0C">
        <w:rPr>
          <w:rFonts w:eastAsia="Times New Roman" w:cs="Arial"/>
          <w:szCs w:val="20"/>
          <w:lang w:eastAsia="sl-SI"/>
        </w:rPr>
        <w:t xml:space="preserve"> sporazume.</w:t>
      </w:r>
    </w:p>
    <w:p w14:paraId="3AECEE6E" w14:textId="77777777" w:rsidR="00D342B0" w:rsidRPr="004B2C0C" w:rsidRDefault="00D342B0" w:rsidP="00D342B0">
      <w:pPr>
        <w:rPr>
          <w:rFonts w:eastAsia="Times New Roman" w:cs="Arial"/>
          <w:szCs w:val="20"/>
          <w:lang w:eastAsia="sl-SI"/>
        </w:rPr>
      </w:pPr>
    </w:p>
    <w:p w14:paraId="2E83C9B4" w14:textId="77777777" w:rsidR="00D342B0" w:rsidRPr="004B2C0C" w:rsidRDefault="00D342B0" w:rsidP="00D342B0">
      <w:pPr>
        <w:rPr>
          <w:rFonts w:eastAsia="Times New Roman" w:cs="Arial"/>
          <w:szCs w:val="20"/>
          <w:lang w:eastAsia="sl-SI"/>
        </w:rPr>
      </w:pPr>
      <w:r w:rsidRPr="004B2C0C">
        <w:rPr>
          <w:rFonts w:eastAsia="Times New Roman" w:cs="Arial"/>
          <w:szCs w:val="20"/>
          <w:lang w:eastAsia="sl-SI"/>
        </w:rPr>
        <w:t xml:space="preserve">Če se bo v ponovnem odpiranju konkurence zamenjal dobavitelj, bodo posamezni naročniki z dobaviteljem na podlagi pravnomočne odločitve, sprejete v ponovnem odpiranju konkurence, sklenili nove </w:t>
      </w:r>
      <w:r>
        <w:rPr>
          <w:rFonts w:eastAsia="Times New Roman" w:cs="Arial"/>
          <w:szCs w:val="20"/>
          <w:lang w:eastAsia="sl-SI"/>
        </w:rPr>
        <w:t>posamezne okvirne</w:t>
      </w:r>
      <w:r w:rsidRPr="004B2C0C">
        <w:rPr>
          <w:rFonts w:eastAsia="Times New Roman" w:cs="Arial"/>
          <w:szCs w:val="20"/>
          <w:lang w:eastAsia="sl-SI"/>
        </w:rPr>
        <w:t xml:space="preserve"> sporazume</w:t>
      </w:r>
      <w:r>
        <w:rPr>
          <w:rFonts w:eastAsia="Times New Roman" w:cs="Arial"/>
          <w:szCs w:val="20"/>
          <w:lang w:eastAsia="sl-SI"/>
        </w:rPr>
        <w:t>.</w:t>
      </w:r>
    </w:p>
    <w:p w14:paraId="10DDCCC5" w14:textId="77777777" w:rsidR="00D342B0" w:rsidRPr="004B2C0C" w:rsidRDefault="00D342B0" w:rsidP="00D342B0">
      <w:pPr>
        <w:rPr>
          <w:rFonts w:eastAsia="Times New Roman" w:cs="Arial"/>
          <w:szCs w:val="20"/>
          <w:lang w:eastAsia="sl-SI"/>
        </w:rPr>
      </w:pPr>
    </w:p>
    <w:p w14:paraId="280554E5" w14:textId="77777777" w:rsidR="00D342B0" w:rsidRDefault="00D342B0" w:rsidP="00D342B0">
      <w:pPr>
        <w:rPr>
          <w:rFonts w:eastAsia="Times New Roman" w:cs="Arial"/>
          <w:szCs w:val="20"/>
          <w:lang w:eastAsia="sl-SI"/>
        </w:rPr>
      </w:pPr>
      <w:r w:rsidRPr="004B2C0C">
        <w:rPr>
          <w:rFonts w:eastAsia="Times New Roman" w:cs="Arial"/>
          <w:szCs w:val="20"/>
          <w:lang w:eastAsia="sl-SI"/>
        </w:rPr>
        <w:t>Naročnik bo ponovno odpiranje konkurence izvajal na način, določen v vzorcu krovnega okvirnega sporazuma.</w:t>
      </w:r>
    </w:p>
    <w:p w14:paraId="7F9B8035" w14:textId="77777777" w:rsidR="00710466" w:rsidRDefault="00710466" w:rsidP="00D342B0">
      <w:pPr>
        <w:rPr>
          <w:rFonts w:eastAsia="Times New Roman" w:cs="Arial"/>
          <w:szCs w:val="20"/>
          <w:lang w:eastAsia="sl-SI"/>
        </w:rPr>
      </w:pPr>
    </w:p>
    <w:p w14:paraId="31D88D32" w14:textId="20635FA2" w:rsidR="00710466" w:rsidRPr="00B162FF" w:rsidRDefault="00710466" w:rsidP="00710466">
      <w:pPr>
        <w:spacing w:line="240" w:lineRule="auto"/>
        <w:rPr>
          <w:rFonts w:eastAsia="Times New Roman" w:cs="Arial"/>
          <w:szCs w:val="20"/>
          <w:lang w:eastAsia="sl-SI"/>
        </w:rPr>
      </w:pPr>
      <w:r w:rsidRPr="00BA661C">
        <w:rPr>
          <w:rFonts w:eastAsia="Times New Roman" w:cs="Arial"/>
          <w:szCs w:val="20"/>
          <w:lang w:eastAsia="sl-SI"/>
        </w:rPr>
        <w:t xml:space="preserve">Ne glede na </w:t>
      </w:r>
      <w:r>
        <w:rPr>
          <w:rFonts w:eastAsia="Times New Roman" w:cs="Arial"/>
          <w:szCs w:val="20"/>
          <w:lang w:eastAsia="sl-SI"/>
        </w:rPr>
        <w:t xml:space="preserve">določila tega poglavja </w:t>
      </w:r>
      <w:r w:rsidRPr="00BA661C">
        <w:rPr>
          <w:rFonts w:eastAsia="Times New Roman" w:cs="Arial"/>
          <w:szCs w:val="20"/>
          <w:lang w:eastAsia="sl-SI"/>
        </w:rPr>
        <w:t xml:space="preserve">pa lahko naročnik v času trajanja tega sporazuma ponovno odpre konkurenco tudi izven obdobja iz prejšnjega odstavka v izjemnih primerih, kot na primer: prenehanje delovanja dobavitelja, stečaj dobavitelja, </w:t>
      </w:r>
      <w:proofErr w:type="spellStart"/>
      <w:r w:rsidRPr="00BA661C">
        <w:rPr>
          <w:rFonts w:eastAsia="Times New Roman" w:cs="Arial"/>
          <w:szCs w:val="20"/>
          <w:lang w:eastAsia="sl-SI"/>
        </w:rPr>
        <w:t>nepodpis</w:t>
      </w:r>
      <w:proofErr w:type="spellEnd"/>
      <w:r w:rsidRPr="00BA661C">
        <w:rPr>
          <w:rFonts w:eastAsia="Times New Roman" w:cs="Arial"/>
          <w:szCs w:val="20"/>
          <w:lang w:eastAsia="sl-SI"/>
        </w:rPr>
        <w:t xml:space="preserve"> krovnega okvirnega sporazuma z dobaviteljem, odstop od krovnega okvirnega sporazuma ali posameznega sporazuma.</w:t>
      </w:r>
    </w:p>
    <w:p w14:paraId="4580C6D4" w14:textId="77777777" w:rsidR="004B2C0C" w:rsidRPr="00B162FF" w:rsidRDefault="004B2C0C" w:rsidP="00B162FF"/>
    <w:p w14:paraId="7B18B36A" w14:textId="48793680" w:rsidR="009139AC" w:rsidRPr="00F54DF7" w:rsidRDefault="009139AC" w:rsidP="003B547F">
      <w:pPr>
        <w:pStyle w:val="Naslov1"/>
        <w:spacing w:line="260" w:lineRule="atLeast"/>
        <w:rPr>
          <w:rFonts w:cs="Arial"/>
          <w:sz w:val="20"/>
          <w:szCs w:val="20"/>
        </w:rPr>
      </w:pPr>
      <w:bookmarkStart w:id="93" w:name="_Toc202520456"/>
      <w:r w:rsidRPr="00F54DF7">
        <w:rPr>
          <w:rFonts w:cs="Arial"/>
          <w:sz w:val="20"/>
          <w:szCs w:val="20"/>
        </w:rPr>
        <w:t>odstop od izvedbe javnega naročila</w:t>
      </w:r>
      <w:bookmarkEnd w:id="89"/>
      <w:bookmarkEnd w:id="90"/>
      <w:bookmarkEnd w:id="93"/>
    </w:p>
    <w:p w14:paraId="7DA7D999" w14:textId="77777777" w:rsidR="008E4247" w:rsidRPr="00F54DF7" w:rsidRDefault="008E4247" w:rsidP="003B547F">
      <w:pPr>
        <w:rPr>
          <w:rFonts w:cs="Arial"/>
          <w:szCs w:val="20"/>
        </w:rPr>
      </w:pPr>
    </w:p>
    <w:p w14:paraId="60AE459D" w14:textId="77777777" w:rsidR="007D3E4E" w:rsidRPr="00F96F47" w:rsidRDefault="007D3E4E" w:rsidP="007D3E4E">
      <w:pPr>
        <w:rPr>
          <w:rFonts w:eastAsia="Times New Roman" w:cs="Arial"/>
          <w:color w:val="000000"/>
          <w:szCs w:val="20"/>
          <w:lang w:eastAsia="sl-SI"/>
        </w:rPr>
      </w:pPr>
      <w:r w:rsidRPr="00F96F47">
        <w:rPr>
          <w:rFonts w:eastAsia="Times New Roman" w:cs="Arial"/>
          <w:color w:val="000000"/>
          <w:szCs w:val="20"/>
          <w:lang w:eastAsia="sl-SI"/>
        </w:rPr>
        <w:t>Posamezni naročniki lahko na podlagi osmega odstavka 90. člena ZJN-3 po sprejemu odločitve o oddaji naročila do sklenitve posameznega okvirnega sporazuma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posamezni naročnik v svoji odločitvi in o razlogih, zaradi katerih odstopa od izvedbe javnega naročila, pisno obvestil ponudnike.</w:t>
      </w:r>
    </w:p>
    <w:p w14:paraId="18B17480" w14:textId="77777777" w:rsidR="007D3E4E" w:rsidRPr="00F96F47" w:rsidRDefault="007D3E4E" w:rsidP="007D3E4E">
      <w:pPr>
        <w:rPr>
          <w:rFonts w:eastAsia="Times New Roman" w:cs="Arial"/>
          <w:color w:val="000000"/>
          <w:szCs w:val="20"/>
          <w:lang w:eastAsia="sl-SI"/>
        </w:rPr>
      </w:pPr>
    </w:p>
    <w:p w14:paraId="45DD7C5B" w14:textId="6ACF0B85" w:rsidR="008E4247" w:rsidRDefault="007D3E4E" w:rsidP="007D3E4E">
      <w:pPr>
        <w:rPr>
          <w:rFonts w:eastAsia="Times New Roman" w:cs="Arial"/>
          <w:color w:val="000000"/>
          <w:szCs w:val="20"/>
          <w:lang w:eastAsia="sl-SI"/>
        </w:rPr>
      </w:pPr>
      <w:r w:rsidRPr="00F96F47">
        <w:rPr>
          <w:rFonts w:eastAsia="Times New Roman" w:cs="Arial"/>
          <w:color w:val="000000"/>
          <w:szCs w:val="20"/>
          <w:lang w:eastAsia="sl-SI"/>
        </w:rPr>
        <w:t>Naročnik ne odgovarja za škodo, ki je ali bi iz gornjih razlogov utegnila nastati izbranemu ponudniku.</w:t>
      </w:r>
    </w:p>
    <w:p w14:paraId="32808744" w14:textId="77777777" w:rsidR="007D3E4E" w:rsidRPr="00F54DF7" w:rsidRDefault="007D3E4E" w:rsidP="003B547F">
      <w:pPr>
        <w:rPr>
          <w:rFonts w:cs="Arial"/>
          <w:szCs w:val="20"/>
        </w:rPr>
      </w:pPr>
    </w:p>
    <w:p w14:paraId="6C63649B" w14:textId="31BD4207" w:rsidR="00C3600B" w:rsidRPr="00A832C7" w:rsidRDefault="002B1F2A" w:rsidP="003B547F">
      <w:pPr>
        <w:pStyle w:val="Naslov1"/>
        <w:spacing w:line="260" w:lineRule="atLeast"/>
        <w:rPr>
          <w:rFonts w:cs="Arial"/>
          <w:sz w:val="20"/>
          <w:szCs w:val="20"/>
        </w:rPr>
      </w:pPr>
      <w:bookmarkStart w:id="94" w:name="_Toc530406936"/>
      <w:bookmarkStart w:id="95" w:name="_Toc202520457"/>
      <w:r>
        <w:rPr>
          <w:rFonts w:cs="Arial"/>
          <w:sz w:val="20"/>
          <w:szCs w:val="20"/>
        </w:rPr>
        <w:t>KROVN</w:t>
      </w:r>
      <w:bookmarkEnd w:id="94"/>
      <w:r w:rsidR="003B547F">
        <w:rPr>
          <w:rFonts w:cs="Arial"/>
          <w:sz w:val="20"/>
          <w:szCs w:val="20"/>
        </w:rPr>
        <w:t>I OKVIRNI SPORAZUM</w:t>
      </w:r>
      <w:bookmarkEnd w:id="95"/>
    </w:p>
    <w:p w14:paraId="3C1778A2" w14:textId="1ADF2513" w:rsidR="00C3600B" w:rsidRDefault="00C3600B" w:rsidP="003B547F">
      <w:pPr>
        <w:rPr>
          <w:rFonts w:cs="Arial"/>
          <w:szCs w:val="20"/>
        </w:rPr>
      </w:pPr>
    </w:p>
    <w:p w14:paraId="1FA1F448" w14:textId="0AE474F7" w:rsidR="003B547F" w:rsidRDefault="003B547F" w:rsidP="003B547F">
      <w:pPr>
        <w:spacing w:line="240" w:lineRule="auto"/>
        <w:rPr>
          <w:rFonts w:eastAsia="Times New Roman" w:cs="Arial"/>
          <w:szCs w:val="20"/>
          <w:lang w:eastAsia="sl-SI"/>
        </w:rPr>
      </w:pPr>
      <w:r w:rsidRPr="003B547F">
        <w:rPr>
          <w:rFonts w:eastAsia="Times New Roman"/>
          <w:szCs w:val="20"/>
          <w:lang w:eastAsia="sl-SI"/>
        </w:rPr>
        <w:t xml:space="preserve">Naročnik bo z gospodarskimi subjekti, skladno z drugim odstavkom 3. točke teh navodil, </w:t>
      </w:r>
      <w:r w:rsidRPr="003B547F">
        <w:rPr>
          <w:rFonts w:eastAsia="Times New Roman" w:cs="Arial"/>
          <w:szCs w:val="20"/>
          <w:lang w:eastAsia="sl-SI"/>
        </w:rPr>
        <w:t xml:space="preserve">sklenil krovni/e okvirni/e sporazum/e, posamezni naročniki </w:t>
      </w:r>
      <w:r w:rsidRPr="003B547F">
        <w:rPr>
          <w:rFonts w:eastAsia="Times New Roman"/>
          <w:szCs w:val="20"/>
          <w:lang w:eastAsia="sl-SI"/>
        </w:rPr>
        <w:t>pa bodo</w:t>
      </w:r>
      <w:r w:rsidRPr="003B547F">
        <w:rPr>
          <w:rFonts w:eastAsia="Times New Roman" w:cs="Arial"/>
          <w:szCs w:val="20"/>
          <w:lang w:eastAsia="sl-SI"/>
        </w:rPr>
        <w:t xml:space="preserve"> z </w:t>
      </w:r>
      <w:r w:rsidR="00A721FA">
        <w:rPr>
          <w:rFonts w:eastAsia="Times New Roman" w:cs="Arial"/>
          <w:szCs w:val="20"/>
          <w:lang w:eastAsia="sl-SI"/>
        </w:rPr>
        <w:t>izbranim ponudnikom v ponovnem odpiranju konkurence (</w:t>
      </w:r>
      <w:r w:rsidRPr="003B547F">
        <w:rPr>
          <w:rFonts w:eastAsia="Times New Roman" w:cs="Arial"/>
          <w:szCs w:val="20"/>
          <w:lang w:eastAsia="sl-SI"/>
        </w:rPr>
        <w:t>dobaviteljem</w:t>
      </w:r>
      <w:r w:rsidR="00A721FA">
        <w:rPr>
          <w:rFonts w:eastAsia="Times New Roman" w:cs="Arial"/>
          <w:szCs w:val="20"/>
          <w:lang w:eastAsia="sl-SI"/>
        </w:rPr>
        <w:t>)</w:t>
      </w:r>
      <w:r w:rsidRPr="003B547F">
        <w:rPr>
          <w:rFonts w:eastAsia="Times New Roman" w:cs="Arial"/>
          <w:szCs w:val="20"/>
          <w:lang w:eastAsia="sl-SI"/>
        </w:rPr>
        <w:t xml:space="preserve"> sklenili </w:t>
      </w:r>
      <w:r w:rsidR="00020A7B">
        <w:rPr>
          <w:rFonts w:eastAsia="Times New Roman" w:cs="Arial"/>
          <w:szCs w:val="20"/>
          <w:lang w:eastAsia="sl-SI"/>
        </w:rPr>
        <w:t>posamezne</w:t>
      </w:r>
      <w:r w:rsidRPr="003B547F">
        <w:rPr>
          <w:rFonts w:eastAsia="Times New Roman" w:cs="Arial"/>
          <w:szCs w:val="20"/>
          <w:lang w:eastAsia="sl-SI"/>
        </w:rPr>
        <w:t xml:space="preserve"> okvirne sporazume.</w:t>
      </w:r>
    </w:p>
    <w:p w14:paraId="1C1A1B69" w14:textId="77777777" w:rsidR="003B547F" w:rsidRPr="003B547F" w:rsidRDefault="003B547F" w:rsidP="003B547F">
      <w:pPr>
        <w:spacing w:line="240" w:lineRule="auto"/>
        <w:rPr>
          <w:rFonts w:eastAsia="Times New Roman" w:cs="Arial"/>
          <w:szCs w:val="20"/>
          <w:lang w:eastAsia="sl-SI"/>
        </w:rPr>
      </w:pPr>
    </w:p>
    <w:p w14:paraId="2325259B" w14:textId="77777777" w:rsidR="003B547F" w:rsidRPr="003B547F" w:rsidRDefault="003B547F" w:rsidP="003B547F">
      <w:pPr>
        <w:spacing w:line="240" w:lineRule="auto"/>
        <w:rPr>
          <w:rFonts w:eastAsia="Times New Roman" w:cs="Arial"/>
          <w:szCs w:val="20"/>
          <w:lang w:eastAsia="sl-SI"/>
        </w:rPr>
      </w:pPr>
      <w:r w:rsidRPr="003B547F">
        <w:rPr>
          <w:rFonts w:eastAsia="Times New Roman" w:cs="Arial"/>
          <w:szCs w:val="20"/>
          <w:lang w:eastAsia="sl-SI"/>
        </w:rPr>
        <w:t xml:space="preserve">V skladu s šestim odstavkom 14. člena </w:t>
      </w:r>
      <w:proofErr w:type="spellStart"/>
      <w:r w:rsidRPr="003B547F">
        <w:rPr>
          <w:rFonts w:eastAsia="Times New Roman" w:cs="Arial"/>
          <w:szCs w:val="20"/>
          <w:lang w:eastAsia="sl-SI"/>
        </w:rPr>
        <w:t>ZIntPK</w:t>
      </w:r>
      <w:proofErr w:type="spellEnd"/>
      <w:r w:rsidRPr="003B547F">
        <w:rPr>
          <w:rFonts w:eastAsia="Times New Roman" w:cs="Arial"/>
          <w:szCs w:val="20"/>
          <w:lang w:eastAsia="sl-SI"/>
        </w:rPr>
        <w:t xml:space="preserve"> je dolžan izbrani ponudnik na poziv naročnika, pred podpisom krovnega okvirnega sporazuma, predložiti izjavo ali podatke o:</w:t>
      </w:r>
    </w:p>
    <w:p w14:paraId="63206EAB" w14:textId="77777777" w:rsidR="003B547F" w:rsidRPr="003B547F" w:rsidRDefault="003B547F" w:rsidP="003B547F">
      <w:pPr>
        <w:spacing w:line="240" w:lineRule="auto"/>
        <w:rPr>
          <w:rFonts w:eastAsia="Times New Roman" w:cs="Arial"/>
          <w:szCs w:val="20"/>
          <w:lang w:eastAsia="sl-SI"/>
        </w:rPr>
      </w:pPr>
    </w:p>
    <w:p w14:paraId="6E427B46" w14:textId="77777777" w:rsidR="003B547F" w:rsidRPr="00025001" w:rsidRDefault="003B547F" w:rsidP="00025001">
      <w:pPr>
        <w:pStyle w:val="Odstavekseznama"/>
        <w:numPr>
          <w:ilvl w:val="0"/>
          <w:numId w:val="37"/>
        </w:numPr>
        <w:autoSpaceDE w:val="0"/>
        <w:autoSpaceDN w:val="0"/>
        <w:adjustRightInd w:val="0"/>
        <w:spacing w:line="0" w:lineRule="atLeast"/>
        <w:rPr>
          <w:rFonts w:eastAsia="Times New Roman" w:cs="Arial"/>
          <w:color w:val="000000"/>
          <w:szCs w:val="20"/>
          <w:lang w:eastAsia="sl-SI"/>
        </w:rPr>
      </w:pPr>
      <w:r w:rsidRPr="00025001">
        <w:rPr>
          <w:rFonts w:eastAsia="Times New Roman" w:cs="Arial"/>
          <w:color w:val="000000"/>
          <w:szCs w:val="20"/>
          <w:lang w:eastAsia="sl-SI"/>
        </w:rPr>
        <w:t xml:space="preserve">svojih ustanoviteljih, družbenikih, delničarjih, </w:t>
      </w:r>
      <w:proofErr w:type="spellStart"/>
      <w:r w:rsidRPr="00025001">
        <w:rPr>
          <w:rFonts w:eastAsia="Times New Roman" w:cs="Arial"/>
          <w:color w:val="000000"/>
          <w:szCs w:val="20"/>
          <w:lang w:eastAsia="sl-SI"/>
        </w:rPr>
        <w:t>komanditistih</w:t>
      </w:r>
      <w:proofErr w:type="spellEnd"/>
      <w:r w:rsidRPr="00025001">
        <w:rPr>
          <w:rFonts w:eastAsia="Times New Roman" w:cs="Arial"/>
          <w:color w:val="000000"/>
          <w:szCs w:val="20"/>
          <w:lang w:eastAsia="sl-SI"/>
        </w:rPr>
        <w:t xml:space="preserve"> ali drugih lastnikih in podatke o lastniških deležih navedenih oseb,</w:t>
      </w:r>
    </w:p>
    <w:p w14:paraId="07800E84" w14:textId="77777777" w:rsidR="003B547F" w:rsidRPr="00025001" w:rsidRDefault="003B547F" w:rsidP="00025001">
      <w:pPr>
        <w:pStyle w:val="Odstavekseznama"/>
        <w:numPr>
          <w:ilvl w:val="0"/>
          <w:numId w:val="37"/>
        </w:numPr>
        <w:autoSpaceDE w:val="0"/>
        <w:autoSpaceDN w:val="0"/>
        <w:adjustRightInd w:val="0"/>
        <w:spacing w:line="0" w:lineRule="atLeast"/>
        <w:rPr>
          <w:rFonts w:eastAsia="Times New Roman" w:cs="Arial"/>
          <w:color w:val="000000"/>
          <w:szCs w:val="20"/>
          <w:lang w:eastAsia="sl-SI"/>
        </w:rPr>
      </w:pPr>
      <w:r w:rsidRPr="00025001">
        <w:rPr>
          <w:rFonts w:eastAsia="Times New Roman" w:cs="Arial"/>
          <w:color w:val="000000"/>
          <w:szCs w:val="20"/>
          <w:lang w:eastAsia="sl-SI"/>
        </w:rPr>
        <w:lastRenderedPageBreak/>
        <w:t>gospodarskih subjektih, za katere se glede na določbe zakona, ki ureja gospodarske družbe, šteje, da so z njim povezane družbe.</w:t>
      </w:r>
    </w:p>
    <w:p w14:paraId="56B98896" w14:textId="77777777" w:rsidR="003B547F" w:rsidRPr="003B547F" w:rsidRDefault="003B547F" w:rsidP="003B547F">
      <w:pPr>
        <w:spacing w:line="240" w:lineRule="auto"/>
        <w:rPr>
          <w:rFonts w:eastAsia="Times New Roman" w:cs="Arial"/>
          <w:szCs w:val="20"/>
          <w:lang w:eastAsia="sl-SI"/>
        </w:rPr>
      </w:pPr>
    </w:p>
    <w:p w14:paraId="26B9C9E5" w14:textId="77777777" w:rsidR="003B547F" w:rsidRPr="003B547F" w:rsidRDefault="003B547F" w:rsidP="003B547F">
      <w:pPr>
        <w:spacing w:line="240" w:lineRule="auto"/>
        <w:rPr>
          <w:rFonts w:eastAsia="Times New Roman" w:cs="Arial"/>
          <w:szCs w:val="20"/>
          <w:lang w:eastAsia="sl-SI"/>
        </w:rPr>
      </w:pPr>
      <w:r w:rsidRPr="003B547F">
        <w:rPr>
          <w:rFonts w:eastAsia="Times New Roman" w:cs="Arial"/>
          <w:szCs w:val="20"/>
          <w:lang w:eastAsia="sl-SI"/>
        </w:rPr>
        <w:t>Če bo ponudnik predložil lažno izjavo oziroma bo dal neresničnih podatkov o navedenih dejstvih, bo to imelo za posledico ničnost krovnega sporazuma.</w:t>
      </w:r>
    </w:p>
    <w:p w14:paraId="40832325" w14:textId="77777777" w:rsidR="003B547F" w:rsidRPr="003B547F" w:rsidRDefault="003B547F" w:rsidP="003B547F">
      <w:pPr>
        <w:spacing w:line="240" w:lineRule="auto"/>
        <w:rPr>
          <w:rFonts w:eastAsia="Times New Roman" w:cs="Arial"/>
          <w:szCs w:val="20"/>
          <w:lang w:eastAsia="sl-SI"/>
        </w:rPr>
      </w:pPr>
    </w:p>
    <w:p w14:paraId="01E80AD4" w14:textId="77777777" w:rsidR="003B547F" w:rsidRPr="003B547F" w:rsidRDefault="003B547F" w:rsidP="003B547F">
      <w:pPr>
        <w:spacing w:line="240" w:lineRule="auto"/>
        <w:rPr>
          <w:rFonts w:eastAsia="Times New Roman" w:cs="Arial"/>
          <w:szCs w:val="20"/>
          <w:lang w:eastAsia="sl-SI"/>
        </w:rPr>
      </w:pPr>
      <w:r w:rsidRPr="003B547F">
        <w:rPr>
          <w:rFonts w:eastAsia="Times New Roman" w:cs="Arial"/>
          <w:szCs w:val="20"/>
          <w:lang w:eastAsia="sl-SI"/>
        </w:rPr>
        <w:t xml:space="preserve">Po pričetku veljavnosti krovnega okvirnega sporazuma, bodo posamezni naročniki pred podpisom posameznega okvirnega sporazuma preverili, ali obstajajo razlogi iz 35. člena </w:t>
      </w:r>
      <w:proofErr w:type="spellStart"/>
      <w:r w:rsidRPr="003B547F">
        <w:rPr>
          <w:rFonts w:eastAsia="Times New Roman" w:cs="Arial"/>
          <w:szCs w:val="20"/>
          <w:lang w:eastAsia="sl-SI"/>
        </w:rPr>
        <w:t>ZIntPK</w:t>
      </w:r>
      <w:proofErr w:type="spellEnd"/>
      <w:r w:rsidRPr="003B547F">
        <w:rPr>
          <w:rFonts w:eastAsia="Times New Roman" w:cs="Arial"/>
          <w:szCs w:val="20"/>
          <w:lang w:eastAsia="sl-SI"/>
        </w:rPr>
        <w:t xml:space="preserve"> o prepovedi poslovanja, zaradi katerih posamezni naročnik ne sme poslovati z izbranim ponudnikom za to naročilo.</w:t>
      </w:r>
    </w:p>
    <w:p w14:paraId="3DF405F6" w14:textId="77777777" w:rsidR="003B547F" w:rsidRPr="003B547F" w:rsidRDefault="003B547F" w:rsidP="003B547F">
      <w:pPr>
        <w:spacing w:line="240" w:lineRule="auto"/>
        <w:rPr>
          <w:rFonts w:eastAsia="Times New Roman" w:cs="Arial"/>
          <w:szCs w:val="20"/>
          <w:lang w:eastAsia="sl-SI"/>
        </w:rPr>
      </w:pPr>
    </w:p>
    <w:p w14:paraId="559588E2" w14:textId="77777777" w:rsidR="003B547F" w:rsidRPr="003B547F" w:rsidRDefault="003B547F" w:rsidP="003B547F">
      <w:pPr>
        <w:spacing w:line="240" w:lineRule="auto"/>
        <w:rPr>
          <w:rFonts w:eastAsia="Times New Roman" w:cs="Arial"/>
          <w:szCs w:val="20"/>
          <w:lang w:eastAsia="sl-SI"/>
        </w:rPr>
      </w:pPr>
      <w:r w:rsidRPr="003B547F">
        <w:rPr>
          <w:rFonts w:eastAsia="Times New Roman" w:cs="Arial"/>
          <w:szCs w:val="20"/>
          <w:lang w:eastAsia="sl-SI"/>
        </w:rPr>
        <w:t>Gospodarski subjekti morajo podpisati in naročniku vrniti krovni okvirni sporazum v roku 10 (desetih) delovnih dni po prejemu s strani naročnika podpisanega sporazuma.</w:t>
      </w:r>
    </w:p>
    <w:p w14:paraId="64B120C3" w14:textId="77777777" w:rsidR="003B547F" w:rsidRPr="003B547F" w:rsidRDefault="003B547F" w:rsidP="003B547F">
      <w:pPr>
        <w:spacing w:line="240" w:lineRule="auto"/>
        <w:rPr>
          <w:rFonts w:eastAsia="Times New Roman" w:cs="Arial"/>
          <w:szCs w:val="20"/>
          <w:lang w:eastAsia="sl-SI"/>
        </w:rPr>
      </w:pPr>
    </w:p>
    <w:p w14:paraId="7A42D0CC" w14:textId="77777777" w:rsidR="003B547F" w:rsidRPr="003B547F" w:rsidRDefault="003B547F" w:rsidP="003B547F">
      <w:pPr>
        <w:spacing w:line="240" w:lineRule="auto"/>
        <w:rPr>
          <w:rFonts w:eastAsia="Times New Roman" w:cs="Arial"/>
          <w:szCs w:val="20"/>
          <w:lang w:eastAsia="sl-SI"/>
        </w:rPr>
      </w:pPr>
      <w:r w:rsidRPr="003B547F">
        <w:rPr>
          <w:rFonts w:eastAsia="Times New Roman" w:cs="Arial"/>
          <w:szCs w:val="20"/>
          <w:lang w:eastAsia="sl-SI"/>
        </w:rPr>
        <w:t>Krovni okvirni sporazum se bo pred podpisom vsebinsko prilagodil glede na to, ali bodo gospodarski subjekt predložil skupno ponudbo in podobno.</w:t>
      </w:r>
    </w:p>
    <w:p w14:paraId="22923F6F" w14:textId="77777777" w:rsidR="003B547F" w:rsidRPr="00F74947" w:rsidRDefault="003B547F" w:rsidP="003B547F">
      <w:pPr>
        <w:rPr>
          <w:rFonts w:cs="Arial"/>
          <w:szCs w:val="20"/>
        </w:rPr>
      </w:pPr>
    </w:p>
    <w:p w14:paraId="7DCDF178" w14:textId="17D209FB" w:rsidR="00F74947" w:rsidRDefault="00F74947" w:rsidP="003B547F">
      <w:pPr>
        <w:rPr>
          <w:rFonts w:cs="Arial"/>
          <w:szCs w:val="20"/>
        </w:rPr>
      </w:pPr>
      <w:r w:rsidRPr="00F74947">
        <w:rPr>
          <w:rFonts w:cs="Arial"/>
          <w:szCs w:val="20"/>
        </w:rPr>
        <w:t>Po pričetku veljavnosti krovne</w:t>
      </w:r>
      <w:r w:rsidR="003B547F">
        <w:rPr>
          <w:rFonts w:cs="Arial"/>
          <w:szCs w:val="20"/>
        </w:rPr>
        <w:t>ga okvirnega sporazuma</w:t>
      </w:r>
      <w:r w:rsidRPr="00F74947">
        <w:rPr>
          <w:rFonts w:cs="Arial"/>
          <w:szCs w:val="20"/>
        </w:rPr>
        <w:t xml:space="preserve"> bo posamezni naročnik pred podpisom </w:t>
      </w:r>
      <w:r w:rsidR="0044753F">
        <w:rPr>
          <w:rFonts w:cs="Arial"/>
          <w:szCs w:val="20"/>
        </w:rPr>
        <w:t>posameznega okvirnega sporazuma</w:t>
      </w:r>
      <w:r w:rsidRPr="00F74947">
        <w:rPr>
          <w:rFonts w:cs="Arial"/>
          <w:szCs w:val="20"/>
        </w:rPr>
        <w:t xml:space="preserve"> preveril, ali obstajajo razlogi iz 35. člena</w:t>
      </w:r>
      <w:r>
        <w:rPr>
          <w:rFonts w:cs="Arial"/>
          <w:szCs w:val="20"/>
        </w:rPr>
        <w:t xml:space="preserve"> in 36. člena</w:t>
      </w:r>
      <w:r w:rsidRPr="00F74947">
        <w:rPr>
          <w:rFonts w:cs="Arial"/>
          <w:szCs w:val="20"/>
        </w:rPr>
        <w:t xml:space="preserve"> </w:t>
      </w:r>
      <w:proofErr w:type="spellStart"/>
      <w:r w:rsidRPr="00F74947">
        <w:rPr>
          <w:rFonts w:cs="Arial"/>
          <w:szCs w:val="20"/>
        </w:rPr>
        <w:t>ZIntPK</w:t>
      </w:r>
      <w:proofErr w:type="spellEnd"/>
      <w:r>
        <w:rPr>
          <w:rFonts w:cs="Arial"/>
          <w:szCs w:val="20"/>
        </w:rPr>
        <w:t xml:space="preserve"> </w:t>
      </w:r>
      <w:r w:rsidRPr="00F74947">
        <w:rPr>
          <w:rFonts w:cs="Arial"/>
          <w:szCs w:val="20"/>
        </w:rPr>
        <w:t>o prepovedi poslovanja, zaradi katerih posamezni naročnik ne sme poslovati z izbranim ponudnikom za to naročilo.</w:t>
      </w:r>
    </w:p>
    <w:p w14:paraId="3DA63800" w14:textId="77777777" w:rsidR="00F74947" w:rsidRPr="00F54DF7" w:rsidRDefault="00F74947" w:rsidP="003B547F">
      <w:pPr>
        <w:rPr>
          <w:rFonts w:cs="Arial"/>
          <w:szCs w:val="20"/>
        </w:rPr>
      </w:pPr>
    </w:p>
    <w:p w14:paraId="3F2EB2E2" w14:textId="18E1D02D" w:rsidR="00C3600B" w:rsidRPr="007109D0" w:rsidRDefault="00C3600B" w:rsidP="003B547F">
      <w:pPr>
        <w:pStyle w:val="Naslov1"/>
        <w:spacing w:line="260" w:lineRule="atLeast"/>
        <w:rPr>
          <w:rFonts w:cs="Arial"/>
          <w:sz w:val="20"/>
          <w:szCs w:val="20"/>
        </w:rPr>
      </w:pPr>
      <w:bookmarkStart w:id="96" w:name="_Toc530406937"/>
      <w:bookmarkStart w:id="97" w:name="_Toc202520458"/>
      <w:r w:rsidRPr="007109D0">
        <w:rPr>
          <w:rFonts w:cs="Arial"/>
          <w:sz w:val="20"/>
          <w:szCs w:val="20"/>
        </w:rPr>
        <w:t>Zavarovanje za dobro izvedbo pogodbenih obveznosti</w:t>
      </w:r>
      <w:bookmarkEnd w:id="96"/>
      <w:bookmarkEnd w:id="97"/>
    </w:p>
    <w:p w14:paraId="40A1DB23" w14:textId="09536C2C" w:rsidR="00FB0CB7" w:rsidRDefault="00FB0CB7" w:rsidP="003B547F">
      <w:pPr>
        <w:rPr>
          <w:rFonts w:eastAsia="Times New Roman" w:cs="Arial"/>
          <w:color w:val="000000"/>
          <w:szCs w:val="20"/>
          <w:lang w:eastAsia="sl-SI"/>
        </w:rPr>
      </w:pPr>
    </w:p>
    <w:p w14:paraId="3C4D4271" w14:textId="572D4454" w:rsidR="006A38ED" w:rsidRPr="006A38ED" w:rsidRDefault="006A38ED" w:rsidP="006A38ED">
      <w:pPr>
        <w:spacing w:line="240" w:lineRule="auto"/>
        <w:rPr>
          <w:rFonts w:eastAsia="Times New Roman" w:cs="Arial"/>
          <w:szCs w:val="20"/>
          <w:lang w:eastAsia="sl-SI"/>
        </w:rPr>
      </w:pPr>
      <w:bookmarkStart w:id="98" w:name="_Toc336851764"/>
      <w:bookmarkStart w:id="99" w:name="_Toc336851812"/>
      <w:bookmarkStart w:id="100" w:name="_Toc530406938"/>
      <w:r w:rsidRPr="006A38ED">
        <w:rPr>
          <w:rFonts w:eastAsia="Times New Roman" w:cs="Arial"/>
          <w:szCs w:val="20"/>
          <w:lang w:eastAsia="sl-SI"/>
        </w:rPr>
        <w:t xml:space="preserve">Dobavitelj </w:t>
      </w:r>
      <w:r w:rsidR="00A721FA">
        <w:rPr>
          <w:rFonts w:eastAsia="Times New Roman" w:cs="Arial"/>
          <w:szCs w:val="20"/>
          <w:lang w:eastAsia="sl-SI"/>
        </w:rPr>
        <w:t>bo moral</w:t>
      </w:r>
      <w:r w:rsidRPr="006A38ED">
        <w:rPr>
          <w:rFonts w:eastAsia="Times New Roman" w:cs="Arial"/>
          <w:szCs w:val="20"/>
          <w:lang w:eastAsia="sl-SI"/>
        </w:rPr>
        <w:t xml:space="preserve"> za zavarovanje za dobro izvedbo pogodbenih obveznosti predložiti finančno zavarovanje. Zavarovanje za dobro izvedbo pogodbenih obveznosti mora biti brezpogojno in plačljivo na prvi poziv. Izbrani ponudnik lahko predloži bančno garancijo ali kavcijsko zavarovanje pri zavarovalnici.</w:t>
      </w:r>
    </w:p>
    <w:p w14:paraId="7AFACB0E" w14:textId="77777777" w:rsidR="006A38ED" w:rsidRPr="006A38ED" w:rsidRDefault="006A38ED" w:rsidP="006A38ED">
      <w:pPr>
        <w:spacing w:line="240" w:lineRule="auto"/>
        <w:rPr>
          <w:rFonts w:eastAsia="Times New Roman" w:cs="Arial"/>
          <w:szCs w:val="20"/>
          <w:lang w:eastAsia="sl-SI"/>
        </w:rPr>
      </w:pPr>
    </w:p>
    <w:p w14:paraId="024CC868" w14:textId="77777777"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Uporabljena valuta mora biti enaka valuti javnega naročila. Zavarovanje, ki ga izbrani ponudnik ne predloži po vzorcu iz dokumentacije za pripravo ponudbe, po vsebini ne sme bistveno odstopati od vzorca finančnega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56B0FC0C" w14:textId="77777777" w:rsidR="006A38ED" w:rsidRPr="006A38ED" w:rsidRDefault="006A38ED" w:rsidP="006A38ED">
      <w:pPr>
        <w:spacing w:line="240" w:lineRule="auto"/>
        <w:rPr>
          <w:rFonts w:eastAsia="Times New Roman" w:cs="Arial"/>
          <w:szCs w:val="20"/>
          <w:lang w:eastAsia="sl-SI"/>
        </w:rPr>
      </w:pPr>
    </w:p>
    <w:p w14:paraId="5EC23007" w14:textId="77777777"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Dobavitelj bo moral naročniku predložiti zavarovanje za dobro izvedbo pogodbenih obveznosti, in sicer v skladu z zahtevami iz vzorca krovnega okvirnega sporazuma.</w:t>
      </w:r>
    </w:p>
    <w:p w14:paraId="5AB95AF4" w14:textId="77777777" w:rsidR="006A38ED" w:rsidRPr="006A38ED" w:rsidRDefault="006A38ED" w:rsidP="006A38ED">
      <w:pPr>
        <w:spacing w:line="240" w:lineRule="auto"/>
        <w:rPr>
          <w:rFonts w:eastAsia="Times New Roman" w:cs="Arial"/>
          <w:szCs w:val="20"/>
          <w:lang w:eastAsia="sl-SI"/>
        </w:rPr>
      </w:pPr>
    </w:p>
    <w:p w14:paraId="13E31763" w14:textId="77777777"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Zavarovanje za dobro izvedbo pogodbenih obveznosti, izročeno naročniku, velja za izpolnjevanje obveznosti za vse posamezne naročnike po krovnem okvirnem sporazumu.</w:t>
      </w:r>
    </w:p>
    <w:p w14:paraId="0A04F527" w14:textId="77777777" w:rsidR="006A38ED" w:rsidRPr="006A38ED" w:rsidRDefault="006A38ED" w:rsidP="006A38ED">
      <w:pPr>
        <w:spacing w:line="240" w:lineRule="auto"/>
        <w:rPr>
          <w:rFonts w:eastAsia="Times New Roman" w:cs="Arial"/>
          <w:szCs w:val="20"/>
          <w:lang w:eastAsia="sl-SI"/>
        </w:rPr>
      </w:pPr>
    </w:p>
    <w:p w14:paraId="7B3D97E1" w14:textId="2051E4BE" w:rsidR="006A38ED" w:rsidRPr="006A38ED" w:rsidRDefault="006A38ED" w:rsidP="006A38ED">
      <w:pPr>
        <w:spacing w:line="240" w:lineRule="auto"/>
        <w:rPr>
          <w:rFonts w:eastAsia="Times New Roman" w:cs="Arial"/>
          <w:szCs w:val="20"/>
          <w:lang w:eastAsia="sl-SI"/>
        </w:rPr>
      </w:pPr>
      <w:r w:rsidRPr="006A38ED">
        <w:rPr>
          <w:rFonts w:eastAsia="Times New Roman" w:cs="Arial"/>
          <w:szCs w:val="20"/>
          <w:lang w:eastAsia="sl-SI"/>
        </w:rPr>
        <w:t>Če se bodo med trajanjem tega sporazuma spremenili roki za izvedbo posla in količina, bo moral dobavitelj temu ustrezno spremeniti tudi zavarovanje oziroma podaljšati nje</w:t>
      </w:r>
      <w:r w:rsidR="003C14CE">
        <w:rPr>
          <w:rFonts w:eastAsia="Times New Roman" w:cs="Arial"/>
          <w:szCs w:val="20"/>
          <w:lang w:eastAsia="sl-SI"/>
        </w:rPr>
        <w:t>govo</w:t>
      </w:r>
      <w:r w:rsidRPr="006A38ED">
        <w:rPr>
          <w:rFonts w:eastAsia="Times New Roman" w:cs="Arial"/>
          <w:szCs w:val="20"/>
          <w:lang w:eastAsia="sl-SI"/>
        </w:rPr>
        <w:t xml:space="preserve"> veljavnost.</w:t>
      </w:r>
    </w:p>
    <w:p w14:paraId="292A7909" w14:textId="77777777" w:rsidR="006A38ED" w:rsidRPr="00876204" w:rsidRDefault="006A38ED" w:rsidP="003B547F"/>
    <w:p w14:paraId="58C6F243" w14:textId="351EB5AE" w:rsidR="00C3600B" w:rsidRPr="00A832C7" w:rsidRDefault="00C3600B" w:rsidP="003B547F">
      <w:pPr>
        <w:pStyle w:val="Naslov1"/>
        <w:spacing w:line="260" w:lineRule="atLeast"/>
        <w:rPr>
          <w:rFonts w:cs="Arial"/>
          <w:sz w:val="20"/>
          <w:szCs w:val="20"/>
        </w:rPr>
      </w:pPr>
      <w:bookmarkStart w:id="101" w:name="_Toc202520459"/>
      <w:r w:rsidRPr="00A832C7">
        <w:rPr>
          <w:rFonts w:cs="Arial"/>
          <w:sz w:val="20"/>
          <w:szCs w:val="20"/>
        </w:rPr>
        <w:t>pravno varstvo</w:t>
      </w:r>
      <w:bookmarkEnd w:id="98"/>
      <w:bookmarkEnd w:id="99"/>
      <w:bookmarkEnd w:id="100"/>
      <w:bookmarkEnd w:id="101"/>
    </w:p>
    <w:p w14:paraId="6348E435" w14:textId="77777777" w:rsidR="00C3600B" w:rsidRPr="00F54DF7" w:rsidRDefault="00C3600B" w:rsidP="003B547F">
      <w:pPr>
        <w:rPr>
          <w:rFonts w:cs="Arial"/>
          <w:szCs w:val="20"/>
        </w:rPr>
      </w:pPr>
    </w:p>
    <w:p w14:paraId="7E67A65C" w14:textId="2DEFD1D3" w:rsidR="00C3600B" w:rsidRPr="00F54DF7" w:rsidRDefault="00C3600B" w:rsidP="003B547F">
      <w:pPr>
        <w:rPr>
          <w:rFonts w:cs="Arial"/>
        </w:rPr>
      </w:pPr>
      <w:r w:rsidRPr="00F54DF7">
        <w:rPr>
          <w:rFonts w:cs="Arial"/>
        </w:rPr>
        <w:t>Zahtevek za revizijo, ki se nanaša na vsebino objave in/ali dokumentacijo</w:t>
      </w:r>
      <w:r w:rsidR="007029BA">
        <w:rPr>
          <w:rFonts w:cs="Arial"/>
        </w:rPr>
        <w:t xml:space="preserve"> </w:t>
      </w:r>
      <w:r w:rsidR="007029BA" w:rsidRPr="007029BA">
        <w:rPr>
          <w:rFonts w:cs="Arial"/>
        </w:rPr>
        <w:t>v zvezi z oddajo javnega naročila</w:t>
      </w:r>
      <w:r w:rsidRPr="00F54DF7">
        <w:rPr>
          <w:rFonts w:cs="Arial"/>
        </w:rPr>
        <w:t>, se, razen v primeru iz drugega odstavka 25. člena Zakona o pravnem varstvu v postopkih javnega naročanja (Uradni list RS, št. 43/11 in 60/11-ZTP-D, 63/13, 90/14-ZDU-1I</w:t>
      </w:r>
      <w:r w:rsidR="009D38FF">
        <w:rPr>
          <w:rFonts w:cs="Arial"/>
        </w:rPr>
        <w:t xml:space="preserve">, </w:t>
      </w:r>
      <w:r w:rsidRPr="00F54DF7">
        <w:rPr>
          <w:rFonts w:cs="Arial"/>
        </w:rPr>
        <w:t>60/17</w:t>
      </w:r>
      <w:r w:rsidR="009D38FF">
        <w:rPr>
          <w:rFonts w:cs="Arial"/>
        </w:rPr>
        <w:t xml:space="preserve"> in 72/19</w:t>
      </w:r>
      <w:r w:rsidRPr="00F54DF7">
        <w:rPr>
          <w:rFonts w:cs="Arial"/>
        </w:rPr>
        <w:t>), lahko vloži v desetih delovnih dneh od dneva objave obvestila o javnem naročilu. Kadar naročnik spremeni ali dopolni navedbe v objavi ali v dokumentaciji</w:t>
      </w:r>
      <w:r w:rsidR="007029BA">
        <w:rPr>
          <w:rFonts w:cs="Arial"/>
        </w:rPr>
        <w:t xml:space="preserve"> </w:t>
      </w:r>
      <w:r w:rsidR="007029BA" w:rsidRPr="007029BA">
        <w:rPr>
          <w:rFonts w:cs="Arial"/>
        </w:rPr>
        <w:t>v zvezi z oddajo javnega naročila</w:t>
      </w:r>
      <w:r w:rsidRPr="00F54DF7">
        <w:rPr>
          <w:rFonts w:cs="Arial"/>
        </w:rPr>
        <w:t>, se lahko zahtevek za revizijo, ki se nanaša na spremenjeno, dopolnjeno ali pojasnjeno vsebino objave ali dokumentacije</w:t>
      </w:r>
      <w:r w:rsidR="007029BA">
        <w:rPr>
          <w:rFonts w:cs="Arial"/>
        </w:rPr>
        <w:t xml:space="preserve"> </w:t>
      </w:r>
      <w:r w:rsidR="007029BA" w:rsidRPr="007029BA">
        <w:rPr>
          <w:rFonts w:cs="Arial"/>
        </w:rPr>
        <w:t>v zvezi z oddajo javnega naročila</w:t>
      </w:r>
      <w:r w:rsidRPr="00F54DF7">
        <w:rPr>
          <w:rFonts w:cs="Arial"/>
        </w:rPr>
        <w:t xml:space="preserve"> ali z njim neposredno povezano navedbo v prvotni objavi ali dokumentaciji</w:t>
      </w:r>
      <w:r w:rsidR="007029BA">
        <w:rPr>
          <w:rFonts w:cs="Arial"/>
        </w:rPr>
        <w:t xml:space="preserve"> </w:t>
      </w:r>
      <w:r w:rsidR="007029BA" w:rsidRPr="007029BA">
        <w:rPr>
          <w:rFonts w:cs="Arial"/>
        </w:rPr>
        <w:t>v zvezi z oddajo javnega naročila</w:t>
      </w:r>
      <w:r w:rsidRPr="00F54DF7">
        <w:rPr>
          <w:rFonts w:cs="Arial"/>
        </w:rPr>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696600D8" w14:textId="77777777" w:rsidR="00C3600B" w:rsidRPr="00F54DF7" w:rsidRDefault="00C3600B" w:rsidP="003B547F">
      <w:pPr>
        <w:rPr>
          <w:rFonts w:cs="Arial"/>
          <w:szCs w:val="20"/>
        </w:rPr>
      </w:pPr>
    </w:p>
    <w:p w14:paraId="093B4E31" w14:textId="77777777" w:rsidR="00C3600B" w:rsidRPr="00F54DF7" w:rsidRDefault="00C3600B" w:rsidP="003B547F">
      <w:pPr>
        <w:rPr>
          <w:rFonts w:cs="Arial"/>
          <w:szCs w:val="20"/>
        </w:rPr>
      </w:pPr>
      <w:r w:rsidRPr="00F54DF7">
        <w:rPr>
          <w:rFonts w:cs="Arial"/>
          <w:szCs w:val="20"/>
        </w:rPr>
        <w:lastRenderedPageBreak/>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43335A9C" w14:textId="77777777" w:rsidR="00C3600B" w:rsidRPr="00F54DF7" w:rsidRDefault="00C3600B" w:rsidP="003B547F">
      <w:pPr>
        <w:rPr>
          <w:rFonts w:cs="Arial"/>
          <w:szCs w:val="20"/>
        </w:rPr>
      </w:pPr>
    </w:p>
    <w:p w14:paraId="07EDAFC0" w14:textId="1AEE289A" w:rsidR="00594A5D" w:rsidRPr="001B1D50" w:rsidRDefault="00594A5D" w:rsidP="003B547F">
      <w:pPr>
        <w:spacing w:line="240" w:lineRule="auto"/>
        <w:rPr>
          <w:rFonts w:eastAsia="Times New Roman" w:cs="Arial"/>
          <w:szCs w:val="20"/>
        </w:rPr>
      </w:pPr>
      <w:r w:rsidRPr="00023B06">
        <w:rPr>
          <w:rFonts w:eastAsia="Times New Roman" w:cs="Arial"/>
          <w:szCs w:val="20"/>
        </w:rPr>
        <w:t>Zahtevek za revizijo se vloži prek</w:t>
      </w:r>
      <w:r w:rsidR="00642C26">
        <w:rPr>
          <w:rFonts w:eastAsia="Times New Roman" w:cs="Arial"/>
          <w:szCs w:val="20"/>
        </w:rPr>
        <w:t>o</w:t>
      </w:r>
      <w:r w:rsidRPr="00023B06">
        <w:rPr>
          <w:rFonts w:eastAsia="Times New Roman" w:cs="Arial"/>
          <w:szCs w:val="20"/>
        </w:rPr>
        <w:t xml:space="preserve"> portala </w:t>
      </w:r>
      <w:proofErr w:type="spellStart"/>
      <w:r w:rsidRPr="00023B06">
        <w:rPr>
          <w:rFonts w:eastAsia="Times New Roman" w:cs="Arial"/>
          <w:szCs w:val="20"/>
        </w:rPr>
        <w:t>eRevizija</w:t>
      </w:r>
      <w:proofErr w:type="spellEnd"/>
      <w:r w:rsidRPr="00023B06">
        <w:rPr>
          <w:rFonts w:eastAsia="Times New Roman" w:cs="Arial"/>
          <w:szCs w:val="20"/>
        </w:rPr>
        <w:t>.</w:t>
      </w:r>
    </w:p>
    <w:p w14:paraId="447C0927" w14:textId="77777777" w:rsidR="00594A5D" w:rsidRPr="00023B06" w:rsidRDefault="00594A5D" w:rsidP="003B547F">
      <w:pPr>
        <w:spacing w:line="240" w:lineRule="auto"/>
        <w:rPr>
          <w:rFonts w:cs="Arial"/>
          <w:szCs w:val="20"/>
        </w:rPr>
      </w:pPr>
    </w:p>
    <w:p w14:paraId="10152092" w14:textId="77777777" w:rsidR="00594A5D" w:rsidRPr="00F54DF7" w:rsidRDefault="00594A5D" w:rsidP="003B547F">
      <w:pPr>
        <w:rPr>
          <w:rFonts w:cs="Arial"/>
          <w:szCs w:val="20"/>
        </w:rPr>
      </w:pPr>
    </w:p>
    <w:p w14:paraId="103CF292" w14:textId="4DA9B47A" w:rsidR="008D7846" w:rsidRPr="008D7846" w:rsidRDefault="008D7846" w:rsidP="003B547F">
      <w:pPr>
        <w:jc w:val="center"/>
        <w:rPr>
          <w:rFonts w:cs="Arial"/>
          <w:szCs w:val="20"/>
        </w:rPr>
      </w:pPr>
      <w:r>
        <w:rPr>
          <w:rFonts w:cs="Arial"/>
          <w:szCs w:val="20"/>
        </w:rPr>
        <w:t xml:space="preserve">                                                                   </w:t>
      </w:r>
      <w:r w:rsidR="00642C26">
        <w:rPr>
          <w:rFonts w:cs="Arial"/>
          <w:szCs w:val="20"/>
        </w:rPr>
        <w:t xml:space="preserve">mag. Franc </w:t>
      </w:r>
      <w:proofErr w:type="spellStart"/>
      <w:r w:rsidR="00642C26">
        <w:rPr>
          <w:rFonts w:cs="Arial"/>
          <w:szCs w:val="20"/>
        </w:rPr>
        <w:t>Props</w:t>
      </w:r>
      <w:proofErr w:type="spellEnd"/>
    </w:p>
    <w:p w14:paraId="5426F22D" w14:textId="14E7C352" w:rsidR="00815E24" w:rsidRPr="00F54DF7" w:rsidRDefault="008D7846" w:rsidP="003B547F">
      <w:pPr>
        <w:jc w:val="center"/>
        <w:rPr>
          <w:rFonts w:cs="Arial"/>
          <w:szCs w:val="20"/>
          <w:highlight w:val="yellow"/>
        </w:rPr>
      </w:pPr>
      <w:r>
        <w:rPr>
          <w:rFonts w:cs="Arial"/>
          <w:szCs w:val="20"/>
        </w:rPr>
        <w:t xml:space="preserve">                                                                 </w:t>
      </w:r>
      <w:r w:rsidRPr="008D7846">
        <w:rPr>
          <w:rFonts w:cs="Arial"/>
          <w:szCs w:val="20"/>
        </w:rPr>
        <w:t>Minister</w:t>
      </w:r>
    </w:p>
    <w:sectPr w:rsidR="00815E24" w:rsidRPr="00F54DF7" w:rsidSect="0025737A">
      <w:headerReference w:type="default" r:id="rId18"/>
      <w:footerReference w:type="default" r:id="rId19"/>
      <w:headerReference w:type="first" r:id="rId20"/>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BE73" w14:textId="77777777" w:rsidR="00A11F72" w:rsidRDefault="00A11F72" w:rsidP="00107834">
      <w:pPr>
        <w:spacing w:line="240" w:lineRule="auto"/>
      </w:pPr>
      <w:r>
        <w:separator/>
      </w:r>
    </w:p>
  </w:endnote>
  <w:endnote w:type="continuationSeparator" w:id="0">
    <w:p w14:paraId="52CDFB05" w14:textId="77777777" w:rsidR="00A11F72" w:rsidRDefault="00A11F7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79E45D77" w:rsidR="00A11F72" w:rsidRPr="00773F8C" w:rsidRDefault="00D4020D" w:rsidP="003C5714">
    <w:pPr>
      <w:pStyle w:val="Noga"/>
      <w:pBdr>
        <w:top w:val="single" w:sz="4" w:space="1" w:color="auto"/>
      </w:pBdr>
      <w:rPr>
        <w:sz w:val="16"/>
        <w:szCs w:val="16"/>
      </w:rPr>
    </w:pPr>
    <w:r>
      <w:rPr>
        <w:sz w:val="16"/>
        <w:szCs w:val="16"/>
      </w:rPr>
      <w:t>ODEL-2/2025</w:t>
    </w:r>
    <w:r w:rsidR="00A11F72" w:rsidRPr="00773F8C">
      <w:rPr>
        <w:sz w:val="16"/>
        <w:szCs w:val="16"/>
      </w:rPr>
      <w:tab/>
    </w:r>
    <w:r w:rsidR="00A11F72" w:rsidRPr="00773F8C">
      <w:rPr>
        <w:sz w:val="16"/>
        <w:szCs w:val="16"/>
      </w:rPr>
      <w:tab/>
      <w:t xml:space="preserve">Stran </w:t>
    </w:r>
    <w:r w:rsidR="00A11F72" w:rsidRPr="00773F8C">
      <w:rPr>
        <w:sz w:val="16"/>
        <w:szCs w:val="16"/>
      </w:rPr>
      <w:fldChar w:fldCharType="begin"/>
    </w:r>
    <w:r w:rsidR="00A11F72" w:rsidRPr="00773F8C">
      <w:rPr>
        <w:sz w:val="16"/>
        <w:szCs w:val="16"/>
      </w:rPr>
      <w:instrText xml:space="preserve"> PAGE  \* Arabic  \* MERGEFORMAT </w:instrText>
    </w:r>
    <w:r w:rsidR="00A11F72" w:rsidRPr="00773F8C">
      <w:rPr>
        <w:sz w:val="16"/>
        <w:szCs w:val="16"/>
      </w:rPr>
      <w:fldChar w:fldCharType="separate"/>
    </w:r>
    <w:r w:rsidR="00A11F72">
      <w:rPr>
        <w:noProof/>
        <w:sz w:val="16"/>
        <w:szCs w:val="16"/>
      </w:rPr>
      <w:t>7</w:t>
    </w:r>
    <w:r w:rsidR="00A11F72" w:rsidRPr="00773F8C">
      <w:rPr>
        <w:sz w:val="16"/>
        <w:szCs w:val="16"/>
      </w:rPr>
      <w:fldChar w:fldCharType="end"/>
    </w:r>
    <w:r w:rsidR="00A11F72" w:rsidRPr="00773F8C">
      <w:rPr>
        <w:sz w:val="16"/>
        <w:szCs w:val="16"/>
      </w:rPr>
      <w:t xml:space="preserve"> od </w:t>
    </w:r>
    <w:r w:rsidR="00A11F72" w:rsidRPr="00773F8C">
      <w:rPr>
        <w:sz w:val="16"/>
        <w:szCs w:val="16"/>
      </w:rPr>
      <w:fldChar w:fldCharType="begin"/>
    </w:r>
    <w:r w:rsidR="00A11F72" w:rsidRPr="00773F8C">
      <w:rPr>
        <w:sz w:val="16"/>
        <w:szCs w:val="16"/>
      </w:rPr>
      <w:instrText xml:space="preserve"> NUMPAGES  \* Arabic  \* MERGEFORMAT </w:instrText>
    </w:r>
    <w:r w:rsidR="00A11F72" w:rsidRPr="00773F8C">
      <w:rPr>
        <w:sz w:val="16"/>
        <w:szCs w:val="16"/>
      </w:rPr>
      <w:fldChar w:fldCharType="separate"/>
    </w:r>
    <w:r w:rsidR="00A11F72">
      <w:rPr>
        <w:noProof/>
        <w:sz w:val="16"/>
        <w:szCs w:val="16"/>
      </w:rPr>
      <w:t>15</w:t>
    </w:r>
    <w:r w:rsidR="00A11F72"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67BBB" w14:textId="77777777" w:rsidR="00A11F72" w:rsidRDefault="00A11F72" w:rsidP="00107834">
      <w:pPr>
        <w:spacing w:line="240" w:lineRule="auto"/>
      </w:pPr>
      <w:r>
        <w:separator/>
      </w:r>
    </w:p>
  </w:footnote>
  <w:footnote w:type="continuationSeparator" w:id="0">
    <w:p w14:paraId="240ACF43" w14:textId="77777777" w:rsidR="00A11F72" w:rsidRDefault="00A11F72" w:rsidP="00107834">
      <w:pPr>
        <w:spacing w:line="240" w:lineRule="auto"/>
      </w:pPr>
      <w:r>
        <w:continuationSeparator/>
      </w:r>
    </w:p>
  </w:footnote>
  <w:footnote w:id="1">
    <w:p w14:paraId="7E27141F" w14:textId="77777777" w:rsidR="00A11F72" w:rsidRDefault="00A11F72" w:rsidP="00AE3602">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1C7A73A1" w:rsidR="00A11F72" w:rsidRPr="00122D3B" w:rsidRDefault="00A11F72" w:rsidP="00122D3B">
    <w:pPr>
      <w:pStyle w:val="Glava"/>
      <w:pBdr>
        <w:bottom w:val="single" w:sz="4" w:space="1" w:color="auto"/>
      </w:pBdr>
      <w:rPr>
        <w:sz w:val="16"/>
        <w:szCs w:val="16"/>
      </w:rPr>
    </w:pPr>
    <w:r>
      <w:rPr>
        <w:sz w:val="16"/>
        <w:szCs w:val="16"/>
      </w:rPr>
      <w:t>»</w:t>
    </w:r>
    <w:r w:rsidRPr="00BB1E26">
      <w:rPr>
        <w:sz w:val="16"/>
        <w:szCs w:val="16"/>
      </w:rPr>
      <w:t xml:space="preserve">Navodila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DBCD8" w14:textId="77777777" w:rsidR="00A11F72" w:rsidRPr="008E5AD1" w:rsidRDefault="00A11F72" w:rsidP="008E5AD1">
    <w:pPr>
      <w:tabs>
        <w:tab w:val="left" w:pos="5112"/>
      </w:tabs>
      <w:spacing w:before="120" w:line="240" w:lineRule="exact"/>
      <w:jc w:val="left"/>
      <w:rPr>
        <w:rFonts w:eastAsia="Times New Roman" w:cs="Arial"/>
        <w:sz w:val="16"/>
        <w:szCs w:val="24"/>
      </w:rPr>
    </w:pPr>
    <w:r w:rsidRPr="008E5AD1">
      <w:rPr>
        <w:rFonts w:eastAsia="Times New Roman"/>
        <w:noProof/>
        <w:szCs w:val="24"/>
        <w:lang w:eastAsia="sl-SI"/>
      </w:rPr>
      <w:drawing>
        <wp:anchor distT="0" distB="0" distL="114300" distR="114300" simplePos="0" relativeHeight="251658240" behindDoc="1" locked="0" layoutInCell="1" allowOverlap="1" wp14:anchorId="469BBEFA" wp14:editId="40BB5DE1">
          <wp:simplePos x="0" y="0"/>
          <wp:positionH relativeFrom="margin">
            <wp:align>left</wp:align>
          </wp:positionH>
          <wp:positionV relativeFrom="page">
            <wp:posOffset>468173</wp:posOffset>
          </wp:positionV>
          <wp:extent cx="2372400" cy="313200"/>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4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32813D" w14:textId="2064600A" w:rsidR="00A11F72" w:rsidRPr="008E5AD1" w:rsidRDefault="00A11F72" w:rsidP="008E5AD1">
    <w:pPr>
      <w:tabs>
        <w:tab w:val="left" w:pos="5112"/>
      </w:tabs>
      <w:spacing w:before="120" w:line="240" w:lineRule="exact"/>
      <w:jc w:val="left"/>
      <w:rPr>
        <w:rFonts w:eastAsia="Times New Roman" w:cs="Arial"/>
        <w:sz w:val="16"/>
        <w:szCs w:val="24"/>
      </w:rPr>
    </w:pPr>
  </w:p>
  <w:p w14:paraId="5994C1AC" w14:textId="5A906D01" w:rsidR="00A11F72" w:rsidRPr="008E5AD1" w:rsidRDefault="00A11F72" w:rsidP="008E5AD1">
    <w:pPr>
      <w:tabs>
        <w:tab w:val="left" w:pos="5112"/>
      </w:tabs>
      <w:spacing w:before="120" w:line="240" w:lineRule="exact"/>
      <w:jc w:val="left"/>
      <w:rPr>
        <w:rFonts w:eastAsia="Times New Roman" w:cs="Arial"/>
        <w:sz w:val="16"/>
        <w:szCs w:val="24"/>
      </w:rPr>
    </w:pPr>
    <w:r w:rsidRPr="008E5AD1">
      <w:rPr>
        <w:rFonts w:eastAsia="Times New Roman" w:cs="Arial"/>
        <w:sz w:val="16"/>
        <w:szCs w:val="24"/>
      </w:rPr>
      <w:t>Tržaška cesta 21, 1000 Ljubljana</w:t>
    </w:r>
    <w:r w:rsidRPr="008E5AD1">
      <w:rPr>
        <w:rFonts w:eastAsia="Times New Roman" w:cs="Arial"/>
        <w:sz w:val="16"/>
        <w:szCs w:val="24"/>
      </w:rPr>
      <w:tab/>
      <w:t>T: 01 478 83 30</w:t>
    </w:r>
  </w:p>
  <w:p w14:paraId="3AD6CC62" w14:textId="77777777" w:rsidR="00A11F72" w:rsidRPr="008E5AD1" w:rsidRDefault="00A11F72"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F: 01 478 83 31</w:t>
    </w:r>
  </w:p>
  <w:p w14:paraId="5D6BB0D4" w14:textId="77777777" w:rsidR="00A11F72" w:rsidRPr="008E5AD1" w:rsidRDefault="00A11F72"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E: gp.mju@gov.si</w:t>
    </w:r>
  </w:p>
  <w:p w14:paraId="076B9E12" w14:textId="77777777" w:rsidR="00A11F72" w:rsidRPr="008E5AD1" w:rsidRDefault="00A11F72" w:rsidP="008E5AD1">
    <w:pPr>
      <w:tabs>
        <w:tab w:val="left" w:pos="5112"/>
      </w:tabs>
      <w:spacing w:line="240" w:lineRule="exact"/>
      <w:jc w:val="left"/>
      <w:rPr>
        <w:rFonts w:eastAsia="Times New Roman" w:cs="Arial"/>
        <w:sz w:val="16"/>
        <w:szCs w:val="24"/>
      </w:rPr>
    </w:pPr>
    <w:r w:rsidRPr="008E5AD1">
      <w:rPr>
        <w:rFonts w:eastAsia="Times New Roman" w:cs="Arial"/>
        <w:sz w:val="16"/>
        <w:szCs w:val="24"/>
      </w:rPr>
      <w:tab/>
      <w:t>www.mju.gov.si</w:t>
    </w:r>
  </w:p>
  <w:p w14:paraId="788C5FFA" w14:textId="6B36CBC6" w:rsidR="00A11F72" w:rsidRDefault="00A11F72" w:rsidP="00A073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CE67D24"/>
    <w:multiLevelType w:val="hybridMultilevel"/>
    <w:tmpl w:val="66928C8A"/>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47DF2"/>
    <w:multiLevelType w:val="hybridMultilevel"/>
    <w:tmpl w:val="E4F66F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4186B68"/>
    <w:multiLevelType w:val="hybridMultilevel"/>
    <w:tmpl w:val="4F920ECC"/>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481115A"/>
    <w:multiLevelType w:val="hybridMultilevel"/>
    <w:tmpl w:val="AED6F87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C3645B0"/>
    <w:multiLevelType w:val="hybridMultilevel"/>
    <w:tmpl w:val="F8A0CC44"/>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96B4168"/>
    <w:multiLevelType w:val="hybridMultilevel"/>
    <w:tmpl w:val="F3A0E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ABF3A2A"/>
    <w:multiLevelType w:val="hybridMultilevel"/>
    <w:tmpl w:val="5440AB46"/>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4CDA7A03"/>
    <w:multiLevelType w:val="hybridMultilevel"/>
    <w:tmpl w:val="F82AEBCC"/>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382484"/>
    <w:multiLevelType w:val="hybridMultilevel"/>
    <w:tmpl w:val="272AF8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820798"/>
    <w:multiLevelType w:val="hybridMultilevel"/>
    <w:tmpl w:val="0CFED84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860483"/>
    <w:multiLevelType w:val="hybridMultilevel"/>
    <w:tmpl w:val="C0F63514"/>
    <w:lvl w:ilvl="0" w:tplc="04240017">
      <w:start w:val="1"/>
      <w:numFmt w:val="lowerLetter"/>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5A7917D4"/>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3" w15:restartNumberingAfterBreak="0">
    <w:nsid w:val="5ABC3988"/>
    <w:multiLevelType w:val="hybridMultilevel"/>
    <w:tmpl w:val="A894A2D8"/>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E660B3"/>
    <w:multiLevelType w:val="hybridMultilevel"/>
    <w:tmpl w:val="C9CC3E06"/>
    <w:lvl w:ilvl="0" w:tplc="7FF08668">
      <w:numFmt w:val="bullet"/>
      <w:lvlText w:val="-"/>
      <w:lvlJc w:val="left"/>
      <w:pPr>
        <w:ind w:left="420" w:hanging="360"/>
      </w:pPr>
      <w:rPr>
        <w:rFonts w:ascii="Arial" w:eastAsia="Calibr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5"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D592B9E"/>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8020006">
    <w:abstractNumId w:val="29"/>
  </w:num>
  <w:num w:numId="2" w16cid:durableId="211034680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234508095">
    <w:abstractNumId w:val="26"/>
  </w:num>
  <w:num w:numId="4" w16cid:durableId="821703324">
    <w:abstractNumId w:val="14"/>
  </w:num>
  <w:num w:numId="5" w16cid:durableId="1294285104">
    <w:abstractNumId w:val="3"/>
  </w:num>
  <w:num w:numId="6" w16cid:durableId="1593321774">
    <w:abstractNumId w:val="1"/>
  </w:num>
  <w:num w:numId="7" w16cid:durableId="769396290">
    <w:abstractNumId w:val="10"/>
  </w:num>
  <w:num w:numId="8" w16cid:durableId="1839350104">
    <w:abstractNumId w:val="27"/>
  </w:num>
  <w:num w:numId="9" w16cid:durableId="69234289">
    <w:abstractNumId w:val="0"/>
  </w:num>
  <w:num w:numId="10" w16cid:durableId="498079053">
    <w:abstractNumId w:val="18"/>
  </w:num>
  <w:num w:numId="11" w16cid:durableId="1662350285">
    <w:abstractNumId w:val="24"/>
  </w:num>
  <w:num w:numId="12" w16cid:durableId="1207181883">
    <w:abstractNumId w:val="21"/>
  </w:num>
  <w:num w:numId="13" w16cid:durableId="1382973244">
    <w:abstractNumId w:val="15"/>
  </w:num>
  <w:num w:numId="14" w16cid:durableId="1954435133">
    <w:abstractNumId w:val="2"/>
  </w:num>
  <w:num w:numId="15" w16cid:durableId="10496591">
    <w:abstractNumId w:val="28"/>
  </w:num>
  <w:num w:numId="16" w16cid:durableId="444349936">
    <w:abstractNumId w:val="13"/>
  </w:num>
  <w:num w:numId="17" w16cid:durableId="1514415384">
    <w:abstractNumId w:val="32"/>
  </w:num>
  <w:num w:numId="18" w16cid:durableId="493759236">
    <w:abstractNumId w:val="17"/>
  </w:num>
  <w:num w:numId="19" w16cid:durableId="590435373">
    <w:abstractNumId w:val="12"/>
  </w:num>
  <w:num w:numId="20" w16cid:durableId="1322847948">
    <w:abstractNumId w:val="16"/>
  </w:num>
  <w:num w:numId="21" w16cid:durableId="1403409952">
    <w:abstractNumId w:val="25"/>
  </w:num>
  <w:num w:numId="22" w16cid:durableId="515274118">
    <w:abstractNumId w:val="22"/>
  </w:num>
  <w:num w:numId="23" w16cid:durableId="830096221">
    <w:abstractNumId w:val="23"/>
  </w:num>
  <w:num w:numId="24" w16cid:durableId="234553810">
    <w:abstractNumId w:val="20"/>
  </w:num>
  <w:num w:numId="25" w16cid:durableId="139080683">
    <w:abstractNumId w:val="9"/>
  </w:num>
  <w:num w:numId="26" w16cid:durableId="723061415">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16cid:durableId="1878929690">
    <w:abstractNumId w:val="7"/>
  </w:num>
  <w:num w:numId="28" w16cid:durableId="1749811901">
    <w:abstractNumId w:val="31"/>
  </w:num>
  <w:num w:numId="29" w16cid:durableId="993530410">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0" w16cid:durableId="155439251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1745377113">
    <w:abstractNumId w:val="6"/>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2" w16cid:durableId="51881362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1483696144">
    <w:abstractNumId w:val="8"/>
  </w:num>
  <w:num w:numId="34" w16cid:durableId="1889563271">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16cid:durableId="298614429">
    <w:abstractNumId w:val="5"/>
  </w:num>
  <w:num w:numId="36" w16cid:durableId="956450284">
    <w:abstractNumId w:val="4"/>
  </w:num>
  <w:num w:numId="37" w16cid:durableId="2112120194">
    <w:abstractNumId w:val="19"/>
  </w:num>
  <w:num w:numId="38" w16cid:durableId="553545894">
    <w:abstractNumId w:val="11"/>
  </w:num>
  <w:num w:numId="39" w16cid:durableId="296953829">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0" w16cid:durableId="1303074971">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16cid:durableId="670959125">
    <w:abstractNumId w:val="30"/>
  </w:num>
  <w:num w:numId="42" w16cid:durableId="697655529">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16cid:durableId="1653217615">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4" w16cid:durableId="191496775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5" w16cid:durableId="625085569">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6" w16cid:durableId="3940424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attachedTemplate r:id="rId1"/>
  <w:documentProtection w:edit="readOnly" w:enforcement="0"/>
  <w:defaultTabStop w:val="708"/>
  <w:hyphenationZone w:val="425"/>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DA1"/>
    <w:rsid w:val="0000239D"/>
    <w:rsid w:val="00002A2A"/>
    <w:rsid w:val="00004169"/>
    <w:rsid w:val="00004AF5"/>
    <w:rsid w:val="00004B23"/>
    <w:rsid w:val="00005CF9"/>
    <w:rsid w:val="00005E69"/>
    <w:rsid w:val="00005F4B"/>
    <w:rsid w:val="00007A20"/>
    <w:rsid w:val="00007CEF"/>
    <w:rsid w:val="00007DD3"/>
    <w:rsid w:val="00007FF5"/>
    <w:rsid w:val="00010E37"/>
    <w:rsid w:val="00010E67"/>
    <w:rsid w:val="000114FF"/>
    <w:rsid w:val="000119A2"/>
    <w:rsid w:val="00011ADB"/>
    <w:rsid w:val="00011FB7"/>
    <w:rsid w:val="00012BC1"/>
    <w:rsid w:val="00013830"/>
    <w:rsid w:val="000147DA"/>
    <w:rsid w:val="00014AA2"/>
    <w:rsid w:val="000157A5"/>
    <w:rsid w:val="00015DD6"/>
    <w:rsid w:val="000164BA"/>
    <w:rsid w:val="0001664B"/>
    <w:rsid w:val="0001781B"/>
    <w:rsid w:val="00020277"/>
    <w:rsid w:val="000206FD"/>
    <w:rsid w:val="000208E1"/>
    <w:rsid w:val="00020A7B"/>
    <w:rsid w:val="000212EB"/>
    <w:rsid w:val="000236DD"/>
    <w:rsid w:val="00025001"/>
    <w:rsid w:val="000253D1"/>
    <w:rsid w:val="00025401"/>
    <w:rsid w:val="000265F9"/>
    <w:rsid w:val="000270A3"/>
    <w:rsid w:val="00031399"/>
    <w:rsid w:val="0003147A"/>
    <w:rsid w:val="0003378E"/>
    <w:rsid w:val="00033810"/>
    <w:rsid w:val="00033CB0"/>
    <w:rsid w:val="000344DF"/>
    <w:rsid w:val="0003458C"/>
    <w:rsid w:val="0003493E"/>
    <w:rsid w:val="00035533"/>
    <w:rsid w:val="000356B0"/>
    <w:rsid w:val="0003590A"/>
    <w:rsid w:val="00035EB8"/>
    <w:rsid w:val="00037348"/>
    <w:rsid w:val="000400AB"/>
    <w:rsid w:val="000413E4"/>
    <w:rsid w:val="00042FA8"/>
    <w:rsid w:val="00043327"/>
    <w:rsid w:val="00044B6A"/>
    <w:rsid w:val="00044FC4"/>
    <w:rsid w:val="00046E44"/>
    <w:rsid w:val="000474E5"/>
    <w:rsid w:val="00047D56"/>
    <w:rsid w:val="00051140"/>
    <w:rsid w:val="000528F2"/>
    <w:rsid w:val="00053757"/>
    <w:rsid w:val="00053B35"/>
    <w:rsid w:val="00054D23"/>
    <w:rsid w:val="0005508E"/>
    <w:rsid w:val="0005594F"/>
    <w:rsid w:val="00055D12"/>
    <w:rsid w:val="00055F35"/>
    <w:rsid w:val="00056A60"/>
    <w:rsid w:val="00057055"/>
    <w:rsid w:val="00057615"/>
    <w:rsid w:val="00060C01"/>
    <w:rsid w:val="00060E2A"/>
    <w:rsid w:val="00060E89"/>
    <w:rsid w:val="0006117D"/>
    <w:rsid w:val="000629A5"/>
    <w:rsid w:val="00062C51"/>
    <w:rsid w:val="00063143"/>
    <w:rsid w:val="00063FFB"/>
    <w:rsid w:val="000641CA"/>
    <w:rsid w:val="0006500B"/>
    <w:rsid w:val="000665FB"/>
    <w:rsid w:val="0006669E"/>
    <w:rsid w:val="00067DCF"/>
    <w:rsid w:val="0007004C"/>
    <w:rsid w:val="000700D6"/>
    <w:rsid w:val="00071813"/>
    <w:rsid w:val="0007194B"/>
    <w:rsid w:val="00071A04"/>
    <w:rsid w:val="0007211E"/>
    <w:rsid w:val="000731BD"/>
    <w:rsid w:val="000743B0"/>
    <w:rsid w:val="0007489D"/>
    <w:rsid w:val="000749DF"/>
    <w:rsid w:val="00075222"/>
    <w:rsid w:val="000757BF"/>
    <w:rsid w:val="00075C79"/>
    <w:rsid w:val="000764C0"/>
    <w:rsid w:val="00076943"/>
    <w:rsid w:val="00076B96"/>
    <w:rsid w:val="00076FD0"/>
    <w:rsid w:val="0007736A"/>
    <w:rsid w:val="00077587"/>
    <w:rsid w:val="00077BD5"/>
    <w:rsid w:val="00081866"/>
    <w:rsid w:val="0008262D"/>
    <w:rsid w:val="000828DB"/>
    <w:rsid w:val="000830B5"/>
    <w:rsid w:val="0008591A"/>
    <w:rsid w:val="00085BBC"/>
    <w:rsid w:val="0008609A"/>
    <w:rsid w:val="0008657F"/>
    <w:rsid w:val="00086776"/>
    <w:rsid w:val="00087296"/>
    <w:rsid w:val="00087954"/>
    <w:rsid w:val="00087C2A"/>
    <w:rsid w:val="0009006D"/>
    <w:rsid w:val="000905B7"/>
    <w:rsid w:val="000918E8"/>
    <w:rsid w:val="000922C8"/>
    <w:rsid w:val="00092E35"/>
    <w:rsid w:val="00092EF1"/>
    <w:rsid w:val="00092FA3"/>
    <w:rsid w:val="00094863"/>
    <w:rsid w:val="00094893"/>
    <w:rsid w:val="00094A70"/>
    <w:rsid w:val="00095C45"/>
    <w:rsid w:val="00095CB3"/>
    <w:rsid w:val="000962B3"/>
    <w:rsid w:val="000965DF"/>
    <w:rsid w:val="00096CFE"/>
    <w:rsid w:val="000972F3"/>
    <w:rsid w:val="00097A70"/>
    <w:rsid w:val="000A086C"/>
    <w:rsid w:val="000A0F70"/>
    <w:rsid w:val="000A1548"/>
    <w:rsid w:val="000A1D9F"/>
    <w:rsid w:val="000A2EB5"/>
    <w:rsid w:val="000A351D"/>
    <w:rsid w:val="000A3F82"/>
    <w:rsid w:val="000A4571"/>
    <w:rsid w:val="000A4B6A"/>
    <w:rsid w:val="000A5812"/>
    <w:rsid w:val="000A7F9A"/>
    <w:rsid w:val="000B074F"/>
    <w:rsid w:val="000B26AE"/>
    <w:rsid w:val="000B36ED"/>
    <w:rsid w:val="000B4038"/>
    <w:rsid w:val="000B463B"/>
    <w:rsid w:val="000B5133"/>
    <w:rsid w:val="000B556A"/>
    <w:rsid w:val="000B631C"/>
    <w:rsid w:val="000B66C4"/>
    <w:rsid w:val="000B7A9C"/>
    <w:rsid w:val="000C38E5"/>
    <w:rsid w:val="000C4189"/>
    <w:rsid w:val="000C43AE"/>
    <w:rsid w:val="000C5083"/>
    <w:rsid w:val="000C53AE"/>
    <w:rsid w:val="000C541C"/>
    <w:rsid w:val="000C5671"/>
    <w:rsid w:val="000C5972"/>
    <w:rsid w:val="000C5B69"/>
    <w:rsid w:val="000C6519"/>
    <w:rsid w:val="000C735E"/>
    <w:rsid w:val="000C75D6"/>
    <w:rsid w:val="000C78CB"/>
    <w:rsid w:val="000C799C"/>
    <w:rsid w:val="000D092F"/>
    <w:rsid w:val="000D0D68"/>
    <w:rsid w:val="000D1CE9"/>
    <w:rsid w:val="000D2107"/>
    <w:rsid w:val="000D2543"/>
    <w:rsid w:val="000D2E99"/>
    <w:rsid w:val="000D2FA5"/>
    <w:rsid w:val="000D341B"/>
    <w:rsid w:val="000D4491"/>
    <w:rsid w:val="000D4A26"/>
    <w:rsid w:val="000D4E3B"/>
    <w:rsid w:val="000D56E1"/>
    <w:rsid w:val="000D5E64"/>
    <w:rsid w:val="000D6794"/>
    <w:rsid w:val="000E072F"/>
    <w:rsid w:val="000E2187"/>
    <w:rsid w:val="000E2240"/>
    <w:rsid w:val="000E2957"/>
    <w:rsid w:val="000E2AF5"/>
    <w:rsid w:val="000E359F"/>
    <w:rsid w:val="000E3D72"/>
    <w:rsid w:val="000E43F2"/>
    <w:rsid w:val="000E594F"/>
    <w:rsid w:val="000E62F0"/>
    <w:rsid w:val="000E6466"/>
    <w:rsid w:val="000E6686"/>
    <w:rsid w:val="000E7A1E"/>
    <w:rsid w:val="000E7E80"/>
    <w:rsid w:val="000F041A"/>
    <w:rsid w:val="000F09DB"/>
    <w:rsid w:val="000F2BE9"/>
    <w:rsid w:val="000F39BE"/>
    <w:rsid w:val="000F4D24"/>
    <w:rsid w:val="000F4D93"/>
    <w:rsid w:val="000F75C6"/>
    <w:rsid w:val="000F7B2E"/>
    <w:rsid w:val="0010091F"/>
    <w:rsid w:val="00101682"/>
    <w:rsid w:val="00102042"/>
    <w:rsid w:val="001027B4"/>
    <w:rsid w:val="00103933"/>
    <w:rsid w:val="00103D55"/>
    <w:rsid w:val="00106617"/>
    <w:rsid w:val="00106BB4"/>
    <w:rsid w:val="0010702B"/>
    <w:rsid w:val="00107834"/>
    <w:rsid w:val="00107DA3"/>
    <w:rsid w:val="0011150C"/>
    <w:rsid w:val="0011199C"/>
    <w:rsid w:val="00113E52"/>
    <w:rsid w:val="0011487E"/>
    <w:rsid w:val="0011549B"/>
    <w:rsid w:val="0011565D"/>
    <w:rsid w:val="001156D6"/>
    <w:rsid w:val="00115FF0"/>
    <w:rsid w:val="0011613B"/>
    <w:rsid w:val="00116A94"/>
    <w:rsid w:val="00117710"/>
    <w:rsid w:val="00117B1C"/>
    <w:rsid w:val="00120550"/>
    <w:rsid w:val="00120FA4"/>
    <w:rsid w:val="001211CA"/>
    <w:rsid w:val="00121B5B"/>
    <w:rsid w:val="00121DD9"/>
    <w:rsid w:val="00122D3B"/>
    <w:rsid w:val="00124256"/>
    <w:rsid w:val="001242AD"/>
    <w:rsid w:val="00124652"/>
    <w:rsid w:val="00125A9A"/>
    <w:rsid w:val="00125CDA"/>
    <w:rsid w:val="00126055"/>
    <w:rsid w:val="00126FA0"/>
    <w:rsid w:val="001277F4"/>
    <w:rsid w:val="0013126C"/>
    <w:rsid w:val="00131445"/>
    <w:rsid w:val="00131590"/>
    <w:rsid w:val="001317DD"/>
    <w:rsid w:val="001319EB"/>
    <w:rsid w:val="00131CF2"/>
    <w:rsid w:val="001321F7"/>
    <w:rsid w:val="0013328A"/>
    <w:rsid w:val="001337C9"/>
    <w:rsid w:val="00134E76"/>
    <w:rsid w:val="00134ED8"/>
    <w:rsid w:val="0013549F"/>
    <w:rsid w:val="00135CDF"/>
    <w:rsid w:val="00135D92"/>
    <w:rsid w:val="00136035"/>
    <w:rsid w:val="00136AA4"/>
    <w:rsid w:val="00136D9E"/>
    <w:rsid w:val="00137731"/>
    <w:rsid w:val="001377DA"/>
    <w:rsid w:val="00140271"/>
    <w:rsid w:val="001404DA"/>
    <w:rsid w:val="00140732"/>
    <w:rsid w:val="001415B2"/>
    <w:rsid w:val="001416C1"/>
    <w:rsid w:val="00142EA9"/>
    <w:rsid w:val="00144B50"/>
    <w:rsid w:val="0014694B"/>
    <w:rsid w:val="00147301"/>
    <w:rsid w:val="001473DF"/>
    <w:rsid w:val="00147EA5"/>
    <w:rsid w:val="00152883"/>
    <w:rsid w:val="00152B13"/>
    <w:rsid w:val="001530C7"/>
    <w:rsid w:val="001536C2"/>
    <w:rsid w:val="00153F50"/>
    <w:rsid w:val="0015499A"/>
    <w:rsid w:val="00155529"/>
    <w:rsid w:val="00155D40"/>
    <w:rsid w:val="00156FF0"/>
    <w:rsid w:val="00160541"/>
    <w:rsid w:val="00160E73"/>
    <w:rsid w:val="0016179C"/>
    <w:rsid w:val="001627BE"/>
    <w:rsid w:val="00163655"/>
    <w:rsid w:val="00163FDF"/>
    <w:rsid w:val="001649A2"/>
    <w:rsid w:val="001650A1"/>
    <w:rsid w:val="00165408"/>
    <w:rsid w:val="001654B9"/>
    <w:rsid w:val="001659E7"/>
    <w:rsid w:val="00166CB2"/>
    <w:rsid w:val="001673C6"/>
    <w:rsid w:val="001703CD"/>
    <w:rsid w:val="00170626"/>
    <w:rsid w:val="00171550"/>
    <w:rsid w:val="001716C5"/>
    <w:rsid w:val="0017197F"/>
    <w:rsid w:val="00172C39"/>
    <w:rsid w:val="0017436F"/>
    <w:rsid w:val="001747C2"/>
    <w:rsid w:val="00174D87"/>
    <w:rsid w:val="00175933"/>
    <w:rsid w:val="001763DE"/>
    <w:rsid w:val="00176FD4"/>
    <w:rsid w:val="001774D2"/>
    <w:rsid w:val="001801DC"/>
    <w:rsid w:val="00180938"/>
    <w:rsid w:val="00182BED"/>
    <w:rsid w:val="001832E6"/>
    <w:rsid w:val="00184180"/>
    <w:rsid w:val="001851AD"/>
    <w:rsid w:val="00185C07"/>
    <w:rsid w:val="00185CA7"/>
    <w:rsid w:val="0018617C"/>
    <w:rsid w:val="00191C21"/>
    <w:rsid w:val="00191DE0"/>
    <w:rsid w:val="00191F7A"/>
    <w:rsid w:val="0019229F"/>
    <w:rsid w:val="00192811"/>
    <w:rsid w:val="00195B86"/>
    <w:rsid w:val="0019675B"/>
    <w:rsid w:val="001968A3"/>
    <w:rsid w:val="001A01EB"/>
    <w:rsid w:val="001A08CB"/>
    <w:rsid w:val="001A1183"/>
    <w:rsid w:val="001A26AC"/>
    <w:rsid w:val="001A3C33"/>
    <w:rsid w:val="001A4268"/>
    <w:rsid w:val="001A467A"/>
    <w:rsid w:val="001A5B04"/>
    <w:rsid w:val="001A5D2C"/>
    <w:rsid w:val="001A6646"/>
    <w:rsid w:val="001A703B"/>
    <w:rsid w:val="001A74E2"/>
    <w:rsid w:val="001B0726"/>
    <w:rsid w:val="001B10FA"/>
    <w:rsid w:val="001B174A"/>
    <w:rsid w:val="001B2B57"/>
    <w:rsid w:val="001B3302"/>
    <w:rsid w:val="001B3383"/>
    <w:rsid w:val="001B38CC"/>
    <w:rsid w:val="001B58B5"/>
    <w:rsid w:val="001B6B4B"/>
    <w:rsid w:val="001B7E59"/>
    <w:rsid w:val="001C1FE4"/>
    <w:rsid w:val="001C2BF6"/>
    <w:rsid w:val="001C2D2E"/>
    <w:rsid w:val="001C2F69"/>
    <w:rsid w:val="001C303B"/>
    <w:rsid w:val="001C3E57"/>
    <w:rsid w:val="001C451B"/>
    <w:rsid w:val="001C465D"/>
    <w:rsid w:val="001C4C36"/>
    <w:rsid w:val="001C5AE3"/>
    <w:rsid w:val="001C6056"/>
    <w:rsid w:val="001C650C"/>
    <w:rsid w:val="001C6BE9"/>
    <w:rsid w:val="001C6FC8"/>
    <w:rsid w:val="001D0C56"/>
    <w:rsid w:val="001D0C90"/>
    <w:rsid w:val="001D2ABE"/>
    <w:rsid w:val="001D3E8C"/>
    <w:rsid w:val="001D46BA"/>
    <w:rsid w:val="001D4857"/>
    <w:rsid w:val="001D48ED"/>
    <w:rsid w:val="001D4AF2"/>
    <w:rsid w:val="001D4FE9"/>
    <w:rsid w:val="001D6A27"/>
    <w:rsid w:val="001D6C84"/>
    <w:rsid w:val="001D7317"/>
    <w:rsid w:val="001E020F"/>
    <w:rsid w:val="001E1E80"/>
    <w:rsid w:val="001E2DDA"/>
    <w:rsid w:val="001E2E67"/>
    <w:rsid w:val="001E2EA1"/>
    <w:rsid w:val="001E3D50"/>
    <w:rsid w:val="001E3DE9"/>
    <w:rsid w:val="001E3F17"/>
    <w:rsid w:val="001E442B"/>
    <w:rsid w:val="001E446C"/>
    <w:rsid w:val="001E55EB"/>
    <w:rsid w:val="001E6639"/>
    <w:rsid w:val="001E685C"/>
    <w:rsid w:val="001E721B"/>
    <w:rsid w:val="001E7E0D"/>
    <w:rsid w:val="001E7EC9"/>
    <w:rsid w:val="001F01BE"/>
    <w:rsid w:val="001F0C07"/>
    <w:rsid w:val="001F191F"/>
    <w:rsid w:val="001F22A5"/>
    <w:rsid w:val="001F2C54"/>
    <w:rsid w:val="001F3027"/>
    <w:rsid w:val="001F3315"/>
    <w:rsid w:val="001F341B"/>
    <w:rsid w:val="001F3D86"/>
    <w:rsid w:val="001F48B5"/>
    <w:rsid w:val="001F614F"/>
    <w:rsid w:val="001F6F87"/>
    <w:rsid w:val="001F771E"/>
    <w:rsid w:val="00200D3B"/>
    <w:rsid w:val="002012EC"/>
    <w:rsid w:val="002016D3"/>
    <w:rsid w:val="00201ACA"/>
    <w:rsid w:val="00201E59"/>
    <w:rsid w:val="002025DF"/>
    <w:rsid w:val="00202B0C"/>
    <w:rsid w:val="002032E0"/>
    <w:rsid w:val="002039B7"/>
    <w:rsid w:val="00205DB4"/>
    <w:rsid w:val="00210825"/>
    <w:rsid w:val="00210928"/>
    <w:rsid w:val="00210EA5"/>
    <w:rsid w:val="002116F1"/>
    <w:rsid w:val="0021197D"/>
    <w:rsid w:val="00212DD7"/>
    <w:rsid w:val="00212F95"/>
    <w:rsid w:val="0021311C"/>
    <w:rsid w:val="002136F2"/>
    <w:rsid w:val="00213E59"/>
    <w:rsid w:val="00215094"/>
    <w:rsid w:val="00215550"/>
    <w:rsid w:val="0021728A"/>
    <w:rsid w:val="00217A7A"/>
    <w:rsid w:val="002212D6"/>
    <w:rsid w:val="0022233A"/>
    <w:rsid w:val="00222658"/>
    <w:rsid w:val="00222973"/>
    <w:rsid w:val="002235DA"/>
    <w:rsid w:val="00223D41"/>
    <w:rsid w:val="00224176"/>
    <w:rsid w:val="00224331"/>
    <w:rsid w:val="00224601"/>
    <w:rsid w:val="002248C2"/>
    <w:rsid w:val="0022522F"/>
    <w:rsid w:val="0022622E"/>
    <w:rsid w:val="002262C5"/>
    <w:rsid w:val="00226D6B"/>
    <w:rsid w:val="00230D91"/>
    <w:rsid w:val="00230DAF"/>
    <w:rsid w:val="0023135C"/>
    <w:rsid w:val="0023180C"/>
    <w:rsid w:val="00231B37"/>
    <w:rsid w:val="00232A29"/>
    <w:rsid w:val="00232F04"/>
    <w:rsid w:val="0023306B"/>
    <w:rsid w:val="002331D0"/>
    <w:rsid w:val="0023329F"/>
    <w:rsid w:val="002336D8"/>
    <w:rsid w:val="0023394A"/>
    <w:rsid w:val="00233C6C"/>
    <w:rsid w:val="002341E7"/>
    <w:rsid w:val="0023436B"/>
    <w:rsid w:val="00234453"/>
    <w:rsid w:val="002349A4"/>
    <w:rsid w:val="00234C18"/>
    <w:rsid w:val="002357BA"/>
    <w:rsid w:val="00236689"/>
    <w:rsid w:val="00236D65"/>
    <w:rsid w:val="00237ACA"/>
    <w:rsid w:val="0024012B"/>
    <w:rsid w:val="002408E5"/>
    <w:rsid w:val="00241BE4"/>
    <w:rsid w:val="002435EB"/>
    <w:rsid w:val="00244177"/>
    <w:rsid w:val="00244AF9"/>
    <w:rsid w:val="00244CB6"/>
    <w:rsid w:val="00244E05"/>
    <w:rsid w:val="00244EA2"/>
    <w:rsid w:val="00244EAA"/>
    <w:rsid w:val="002460A7"/>
    <w:rsid w:val="002463DF"/>
    <w:rsid w:val="00250583"/>
    <w:rsid w:val="00250608"/>
    <w:rsid w:val="002515AF"/>
    <w:rsid w:val="002523CD"/>
    <w:rsid w:val="00252E34"/>
    <w:rsid w:val="00253920"/>
    <w:rsid w:val="00253CE9"/>
    <w:rsid w:val="00254743"/>
    <w:rsid w:val="002550D6"/>
    <w:rsid w:val="0025515C"/>
    <w:rsid w:val="00255517"/>
    <w:rsid w:val="00256A17"/>
    <w:rsid w:val="00257350"/>
    <w:rsid w:val="0025737A"/>
    <w:rsid w:val="002576A2"/>
    <w:rsid w:val="00257A73"/>
    <w:rsid w:val="00257BD0"/>
    <w:rsid w:val="00257E04"/>
    <w:rsid w:val="00261C74"/>
    <w:rsid w:val="00261DE5"/>
    <w:rsid w:val="002626FA"/>
    <w:rsid w:val="0026289B"/>
    <w:rsid w:val="00262B87"/>
    <w:rsid w:val="002630D7"/>
    <w:rsid w:val="002639F8"/>
    <w:rsid w:val="00263F7A"/>
    <w:rsid w:val="00264554"/>
    <w:rsid w:val="002659EE"/>
    <w:rsid w:val="00265CB0"/>
    <w:rsid w:val="00265DD8"/>
    <w:rsid w:val="00266AF3"/>
    <w:rsid w:val="00266FDA"/>
    <w:rsid w:val="00267747"/>
    <w:rsid w:val="00270E77"/>
    <w:rsid w:val="002719D5"/>
    <w:rsid w:val="00272A86"/>
    <w:rsid w:val="0027430B"/>
    <w:rsid w:val="00274551"/>
    <w:rsid w:val="00275F2E"/>
    <w:rsid w:val="002769F5"/>
    <w:rsid w:val="00276D3C"/>
    <w:rsid w:val="002771F8"/>
    <w:rsid w:val="002776B8"/>
    <w:rsid w:val="0028021E"/>
    <w:rsid w:val="00280243"/>
    <w:rsid w:val="00280483"/>
    <w:rsid w:val="00280F30"/>
    <w:rsid w:val="00281192"/>
    <w:rsid w:val="002814E9"/>
    <w:rsid w:val="002816BB"/>
    <w:rsid w:val="00281AAF"/>
    <w:rsid w:val="00281D28"/>
    <w:rsid w:val="002828AF"/>
    <w:rsid w:val="002832B2"/>
    <w:rsid w:val="00283B62"/>
    <w:rsid w:val="00284079"/>
    <w:rsid w:val="00284CB9"/>
    <w:rsid w:val="002855D0"/>
    <w:rsid w:val="00285D8C"/>
    <w:rsid w:val="0028652F"/>
    <w:rsid w:val="00286692"/>
    <w:rsid w:val="0028689F"/>
    <w:rsid w:val="002903E9"/>
    <w:rsid w:val="00291380"/>
    <w:rsid w:val="002918A6"/>
    <w:rsid w:val="00291C8E"/>
    <w:rsid w:val="00291FAB"/>
    <w:rsid w:val="00292348"/>
    <w:rsid w:val="00292653"/>
    <w:rsid w:val="00292CF7"/>
    <w:rsid w:val="00292D53"/>
    <w:rsid w:val="00292EA9"/>
    <w:rsid w:val="002934B6"/>
    <w:rsid w:val="00293925"/>
    <w:rsid w:val="00294C4C"/>
    <w:rsid w:val="0029528F"/>
    <w:rsid w:val="002958FE"/>
    <w:rsid w:val="00297EA4"/>
    <w:rsid w:val="002A0738"/>
    <w:rsid w:val="002A0D02"/>
    <w:rsid w:val="002A1392"/>
    <w:rsid w:val="002A17A0"/>
    <w:rsid w:val="002A1AF1"/>
    <w:rsid w:val="002A367F"/>
    <w:rsid w:val="002A5CCC"/>
    <w:rsid w:val="002A5D07"/>
    <w:rsid w:val="002A61DD"/>
    <w:rsid w:val="002A6853"/>
    <w:rsid w:val="002A7348"/>
    <w:rsid w:val="002A746D"/>
    <w:rsid w:val="002A75B9"/>
    <w:rsid w:val="002A79DB"/>
    <w:rsid w:val="002B004A"/>
    <w:rsid w:val="002B01BB"/>
    <w:rsid w:val="002B04E5"/>
    <w:rsid w:val="002B0C97"/>
    <w:rsid w:val="002B1AB4"/>
    <w:rsid w:val="002B1C97"/>
    <w:rsid w:val="002B1F2A"/>
    <w:rsid w:val="002B2B13"/>
    <w:rsid w:val="002B2D05"/>
    <w:rsid w:val="002B330E"/>
    <w:rsid w:val="002B3833"/>
    <w:rsid w:val="002B5236"/>
    <w:rsid w:val="002B5584"/>
    <w:rsid w:val="002B55FE"/>
    <w:rsid w:val="002B564E"/>
    <w:rsid w:val="002B5CE1"/>
    <w:rsid w:val="002B6610"/>
    <w:rsid w:val="002B70A5"/>
    <w:rsid w:val="002B7819"/>
    <w:rsid w:val="002C02E3"/>
    <w:rsid w:val="002C0B05"/>
    <w:rsid w:val="002C20C9"/>
    <w:rsid w:val="002C20D0"/>
    <w:rsid w:val="002C31B3"/>
    <w:rsid w:val="002C3A0E"/>
    <w:rsid w:val="002C3ABE"/>
    <w:rsid w:val="002C3C28"/>
    <w:rsid w:val="002C427C"/>
    <w:rsid w:val="002C4358"/>
    <w:rsid w:val="002C462B"/>
    <w:rsid w:val="002C49B4"/>
    <w:rsid w:val="002C5389"/>
    <w:rsid w:val="002C5B28"/>
    <w:rsid w:val="002C5F68"/>
    <w:rsid w:val="002C5FE3"/>
    <w:rsid w:val="002C6552"/>
    <w:rsid w:val="002C6F0D"/>
    <w:rsid w:val="002C72F8"/>
    <w:rsid w:val="002C7B4B"/>
    <w:rsid w:val="002D1454"/>
    <w:rsid w:val="002D2BE4"/>
    <w:rsid w:val="002D34CB"/>
    <w:rsid w:val="002D4166"/>
    <w:rsid w:val="002D49C4"/>
    <w:rsid w:val="002D4F2D"/>
    <w:rsid w:val="002D5895"/>
    <w:rsid w:val="002D5B76"/>
    <w:rsid w:val="002D6C7B"/>
    <w:rsid w:val="002D6CB5"/>
    <w:rsid w:val="002D7011"/>
    <w:rsid w:val="002D743B"/>
    <w:rsid w:val="002D7BAA"/>
    <w:rsid w:val="002E0D89"/>
    <w:rsid w:val="002E2A20"/>
    <w:rsid w:val="002E35C9"/>
    <w:rsid w:val="002E415E"/>
    <w:rsid w:val="002E4ECA"/>
    <w:rsid w:val="002E55A4"/>
    <w:rsid w:val="002E5790"/>
    <w:rsid w:val="002E6836"/>
    <w:rsid w:val="002E6A4F"/>
    <w:rsid w:val="002E70A6"/>
    <w:rsid w:val="002E725C"/>
    <w:rsid w:val="002F04C5"/>
    <w:rsid w:val="002F0718"/>
    <w:rsid w:val="002F0C5F"/>
    <w:rsid w:val="002F13DA"/>
    <w:rsid w:val="002F13DF"/>
    <w:rsid w:val="002F1E6A"/>
    <w:rsid w:val="002F1F03"/>
    <w:rsid w:val="002F250D"/>
    <w:rsid w:val="002F3135"/>
    <w:rsid w:val="002F3AD4"/>
    <w:rsid w:val="002F3EBE"/>
    <w:rsid w:val="002F472D"/>
    <w:rsid w:val="002F5592"/>
    <w:rsid w:val="002F6BB5"/>
    <w:rsid w:val="002F7254"/>
    <w:rsid w:val="002F7A7B"/>
    <w:rsid w:val="002F7E81"/>
    <w:rsid w:val="002F7F47"/>
    <w:rsid w:val="002F7F9C"/>
    <w:rsid w:val="00300276"/>
    <w:rsid w:val="0030028A"/>
    <w:rsid w:val="00300A1F"/>
    <w:rsid w:val="00300E5D"/>
    <w:rsid w:val="00301306"/>
    <w:rsid w:val="003017E3"/>
    <w:rsid w:val="00301DC2"/>
    <w:rsid w:val="00302794"/>
    <w:rsid w:val="00303113"/>
    <w:rsid w:val="00303271"/>
    <w:rsid w:val="003035A1"/>
    <w:rsid w:val="00303A43"/>
    <w:rsid w:val="0030428B"/>
    <w:rsid w:val="003048F2"/>
    <w:rsid w:val="00304BC5"/>
    <w:rsid w:val="00306A2E"/>
    <w:rsid w:val="00307F37"/>
    <w:rsid w:val="00310B82"/>
    <w:rsid w:val="00310E22"/>
    <w:rsid w:val="0031108C"/>
    <w:rsid w:val="003112F5"/>
    <w:rsid w:val="00312C30"/>
    <w:rsid w:val="00312D9F"/>
    <w:rsid w:val="00313699"/>
    <w:rsid w:val="0031393C"/>
    <w:rsid w:val="00313C99"/>
    <w:rsid w:val="00313EF7"/>
    <w:rsid w:val="003146B7"/>
    <w:rsid w:val="00314820"/>
    <w:rsid w:val="003152AF"/>
    <w:rsid w:val="00315C4B"/>
    <w:rsid w:val="003174CC"/>
    <w:rsid w:val="00320027"/>
    <w:rsid w:val="00320842"/>
    <w:rsid w:val="00320AE5"/>
    <w:rsid w:val="00320D97"/>
    <w:rsid w:val="00321260"/>
    <w:rsid w:val="0032156A"/>
    <w:rsid w:val="003216B6"/>
    <w:rsid w:val="00321F62"/>
    <w:rsid w:val="003220BA"/>
    <w:rsid w:val="003223D3"/>
    <w:rsid w:val="0032358B"/>
    <w:rsid w:val="00323FE4"/>
    <w:rsid w:val="0032460A"/>
    <w:rsid w:val="00324D56"/>
    <w:rsid w:val="003257DB"/>
    <w:rsid w:val="003261C2"/>
    <w:rsid w:val="003261E4"/>
    <w:rsid w:val="00330FBE"/>
    <w:rsid w:val="0033120C"/>
    <w:rsid w:val="00331994"/>
    <w:rsid w:val="003334F7"/>
    <w:rsid w:val="00333661"/>
    <w:rsid w:val="003337C6"/>
    <w:rsid w:val="00333FB2"/>
    <w:rsid w:val="00334AF0"/>
    <w:rsid w:val="0033532D"/>
    <w:rsid w:val="003353C1"/>
    <w:rsid w:val="003358D4"/>
    <w:rsid w:val="00335EE6"/>
    <w:rsid w:val="00336248"/>
    <w:rsid w:val="003401E6"/>
    <w:rsid w:val="003407E5"/>
    <w:rsid w:val="00340D58"/>
    <w:rsid w:val="0034175B"/>
    <w:rsid w:val="00341F0E"/>
    <w:rsid w:val="00342B1C"/>
    <w:rsid w:val="003434F4"/>
    <w:rsid w:val="003439F3"/>
    <w:rsid w:val="00343A24"/>
    <w:rsid w:val="00344687"/>
    <w:rsid w:val="00344C06"/>
    <w:rsid w:val="00345049"/>
    <w:rsid w:val="0034532E"/>
    <w:rsid w:val="003456FC"/>
    <w:rsid w:val="003468BE"/>
    <w:rsid w:val="00346C6F"/>
    <w:rsid w:val="00347BF4"/>
    <w:rsid w:val="00347F87"/>
    <w:rsid w:val="00350D7A"/>
    <w:rsid w:val="00350F95"/>
    <w:rsid w:val="00351879"/>
    <w:rsid w:val="00353466"/>
    <w:rsid w:val="00354ADC"/>
    <w:rsid w:val="00354FC6"/>
    <w:rsid w:val="00355819"/>
    <w:rsid w:val="00356B02"/>
    <w:rsid w:val="0035772B"/>
    <w:rsid w:val="00357884"/>
    <w:rsid w:val="00357A38"/>
    <w:rsid w:val="003607BA"/>
    <w:rsid w:val="00360A05"/>
    <w:rsid w:val="00360B5B"/>
    <w:rsid w:val="003612C8"/>
    <w:rsid w:val="00361312"/>
    <w:rsid w:val="00361663"/>
    <w:rsid w:val="00361E99"/>
    <w:rsid w:val="0036289C"/>
    <w:rsid w:val="00366B65"/>
    <w:rsid w:val="003715F3"/>
    <w:rsid w:val="0037176B"/>
    <w:rsid w:val="00371DF1"/>
    <w:rsid w:val="00372663"/>
    <w:rsid w:val="00373450"/>
    <w:rsid w:val="00373488"/>
    <w:rsid w:val="00374329"/>
    <w:rsid w:val="00374875"/>
    <w:rsid w:val="00376417"/>
    <w:rsid w:val="003769EF"/>
    <w:rsid w:val="00377D8A"/>
    <w:rsid w:val="003801AE"/>
    <w:rsid w:val="003806BF"/>
    <w:rsid w:val="003807D9"/>
    <w:rsid w:val="0038099B"/>
    <w:rsid w:val="00380A46"/>
    <w:rsid w:val="00381726"/>
    <w:rsid w:val="0038199D"/>
    <w:rsid w:val="003822F0"/>
    <w:rsid w:val="0038262D"/>
    <w:rsid w:val="0038273D"/>
    <w:rsid w:val="003830B8"/>
    <w:rsid w:val="003838BA"/>
    <w:rsid w:val="00384759"/>
    <w:rsid w:val="00384883"/>
    <w:rsid w:val="003860C4"/>
    <w:rsid w:val="003865BA"/>
    <w:rsid w:val="003868E6"/>
    <w:rsid w:val="00386AFC"/>
    <w:rsid w:val="00386C67"/>
    <w:rsid w:val="0038754D"/>
    <w:rsid w:val="00387FC7"/>
    <w:rsid w:val="003909C0"/>
    <w:rsid w:val="00390C3E"/>
    <w:rsid w:val="00390C56"/>
    <w:rsid w:val="00391818"/>
    <w:rsid w:val="00392956"/>
    <w:rsid w:val="00393389"/>
    <w:rsid w:val="00394DC7"/>
    <w:rsid w:val="003951DA"/>
    <w:rsid w:val="0039549E"/>
    <w:rsid w:val="003956C0"/>
    <w:rsid w:val="00396276"/>
    <w:rsid w:val="00396C50"/>
    <w:rsid w:val="003971E2"/>
    <w:rsid w:val="003972F4"/>
    <w:rsid w:val="003A00D9"/>
    <w:rsid w:val="003A2683"/>
    <w:rsid w:val="003A2A07"/>
    <w:rsid w:val="003A2E85"/>
    <w:rsid w:val="003A49F2"/>
    <w:rsid w:val="003A5E80"/>
    <w:rsid w:val="003A6C8F"/>
    <w:rsid w:val="003A6CF5"/>
    <w:rsid w:val="003A707A"/>
    <w:rsid w:val="003A7221"/>
    <w:rsid w:val="003A77BA"/>
    <w:rsid w:val="003A7970"/>
    <w:rsid w:val="003A79F7"/>
    <w:rsid w:val="003A7BEC"/>
    <w:rsid w:val="003A7C9D"/>
    <w:rsid w:val="003B0F86"/>
    <w:rsid w:val="003B0FBE"/>
    <w:rsid w:val="003B11B5"/>
    <w:rsid w:val="003B1551"/>
    <w:rsid w:val="003B1748"/>
    <w:rsid w:val="003B1A9D"/>
    <w:rsid w:val="003B1C5A"/>
    <w:rsid w:val="003B2196"/>
    <w:rsid w:val="003B2D8D"/>
    <w:rsid w:val="003B3A54"/>
    <w:rsid w:val="003B4010"/>
    <w:rsid w:val="003B547F"/>
    <w:rsid w:val="003B55C7"/>
    <w:rsid w:val="003B596A"/>
    <w:rsid w:val="003B5B0C"/>
    <w:rsid w:val="003B5F70"/>
    <w:rsid w:val="003B66CD"/>
    <w:rsid w:val="003B6AD8"/>
    <w:rsid w:val="003B7282"/>
    <w:rsid w:val="003C020D"/>
    <w:rsid w:val="003C0B06"/>
    <w:rsid w:val="003C0E3F"/>
    <w:rsid w:val="003C14CE"/>
    <w:rsid w:val="003C1C0F"/>
    <w:rsid w:val="003C4826"/>
    <w:rsid w:val="003C4865"/>
    <w:rsid w:val="003C5714"/>
    <w:rsid w:val="003C5CB2"/>
    <w:rsid w:val="003C6325"/>
    <w:rsid w:val="003C695D"/>
    <w:rsid w:val="003C74C6"/>
    <w:rsid w:val="003D09CD"/>
    <w:rsid w:val="003D0DE5"/>
    <w:rsid w:val="003D13AC"/>
    <w:rsid w:val="003D199C"/>
    <w:rsid w:val="003D1D00"/>
    <w:rsid w:val="003D39DA"/>
    <w:rsid w:val="003D3BAC"/>
    <w:rsid w:val="003D4F72"/>
    <w:rsid w:val="003D588D"/>
    <w:rsid w:val="003D5C82"/>
    <w:rsid w:val="003D635F"/>
    <w:rsid w:val="003D682B"/>
    <w:rsid w:val="003D6E48"/>
    <w:rsid w:val="003D6F8D"/>
    <w:rsid w:val="003D7894"/>
    <w:rsid w:val="003E0C42"/>
    <w:rsid w:val="003E0C84"/>
    <w:rsid w:val="003E0E19"/>
    <w:rsid w:val="003E1EF4"/>
    <w:rsid w:val="003E2908"/>
    <w:rsid w:val="003E2C47"/>
    <w:rsid w:val="003E2DDD"/>
    <w:rsid w:val="003E33BF"/>
    <w:rsid w:val="003E3CE2"/>
    <w:rsid w:val="003E3E6F"/>
    <w:rsid w:val="003E4417"/>
    <w:rsid w:val="003E511E"/>
    <w:rsid w:val="003E5467"/>
    <w:rsid w:val="003E5BE2"/>
    <w:rsid w:val="003F01BC"/>
    <w:rsid w:val="003F03D3"/>
    <w:rsid w:val="003F083A"/>
    <w:rsid w:val="003F095E"/>
    <w:rsid w:val="003F1D5C"/>
    <w:rsid w:val="003F20A0"/>
    <w:rsid w:val="003F2F93"/>
    <w:rsid w:val="003F3678"/>
    <w:rsid w:val="003F3703"/>
    <w:rsid w:val="003F48CC"/>
    <w:rsid w:val="003F5214"/>
    <w:rsid w:val="003F52B9"/>
    <w:rsid w:val="003F6120"/>
    <w:rsid w:val="003F6607"/>
    <w:rsid w:val="003F68CF"/>
    <w:rsid w:val="003F6EA9"/>
    <w:rsid w:val="003F74AA"/>
    <w:rsid w:val="003F7D4F"/>
    <w:rsid w:val="004005FD"/>
    <w:rsid w:val="00400A3C"/>
    <w:rsid w:val="0040161B"/>
    <w:rsid w:val="00401EFF"/>
    <w:rsid w:val="004025BA"/>
    <w:rsid w:val="00403983"/>
    <w:rsid w:val="004042C0"/>
    <w:rsid w:val="00404B7B"/>
    <w:rsid w:val="00406E73"/>
    <w:rsid w:val="004108BA"/>
    <w:rsid w:val="004121BA"/>
    <w:rsid w:val="004129E1"/>
    <w:rsid w:val="00412E99"/>
    <w:rsid w:val="00412F1E"/>
    <w:rsid w:val="00413B99"/>
    <w:rsid w:val="00415330"/>
    <w:rsid w:val="004154BF"/>
    <w:rsid w:val="00416FD7"/>
    <w:rsid w:val="00417848"/>
    <w:rsid w:val="00417E74"/>
    <w:rsid w:val="0042002D"/>
    <w:rsid w:val="00421504"/>
    <w:rsid w:val="00421EBC"/>
    <w:rsid w:val="00423910"/>
    <w:rsid w:val="004244B2"/>
    <w:rsid w:val="004244E2"/>
    <w:rsid w:val="00424618"/>
    <w:rsid w:val="004246AD"/>
    <w:rsid w:val="0042578F"/>
    <w:rsid w:val="004276A4"/>
    <w:rsid w:val="00427C34"/>
    <w:rsid w:val="0043004F"/>
    <w:rsid w:val="00430785"/>
    <w:rsid w:val="004309E4"/>
    <w:rsid w:val="0043125F"/>
    <w:rsid w:val="004315FC"/>
    <w:rsid w:val="00431E63"/>
    <w:rsid w:val="00432128"/>
    <w:rsid w:val="00432BDE"/>
    <w:rsid w:val="00432DC8"/>
    <w:rsid w:val="0043373B"/>
    <w:rsid w:val="00433926"/>
    <w:rsid w:val="0043429B"/>
    <w:rsid w:val="0043446E"/>
    <w:rsid w:val="0043501E"/>
    <w:rsid w:val="004366F9"/>
    <w:rsid w:val="00443449"/>
    <w:rsid w:val="00443B44"/>
    <w:rsid w:val="004457E9"/>
    <w:rsid w:val="004459B2"/>
    <w:rsid w:val="00445DA3"/>
    <w:rsid w:val="00445FA8"/>
    <w:rsid w:val="00446057"/>
    <w:rsid w:val="00446454"/>
    <w:rsid w:val="00446B1C"/>
    <w:rsid w:val="00446FDE"/>
    <w:rsid w:val="0044753F"/>
    <w:rsid w:val="00450FAE"/>
    <w:rsid w:val="0045148B"/>
    <w:rsid w:val="0045216A"/>
    <w:rsid w:val="004526B1"/>
    <w:rsid w:val="00452CF7"/>
    <w:rsid w:val="0045405D"/>
    <w:rsid w:val="004540AF"/>
    <w:rsid w:val="004559F1"/>
    <w:rsid w:val="00455CB9"/>
    <w:rsid w:val="00455F3B"/>
    <w:rsid w:val="00456847"/>
    <w:rsid w:val="00456B78"/>
    <w:rsid w:val="004574D9"/>
    <w:rsid w:val="00460A24"/>
    <w:rsid w:val="00460CC0"/>
    <w:rsid w:val="00460E8B"/>
    <w:rsid w:val="00460F6A"/>
    <w:rsid w:val="0046154A"/>
    <w:rsid w:val="00462391"/>
    <w:rsid w:val="00462BD5"/>
    <w:rsid w:val="00462D89"/>
    <w:rsid w:val="00463A5D"/>
    <w:rsid w:val="004649FD"/>
    <w:rsid w:val="00464B08"/>
    <w:rsid w:val="004653E3"/>
    <w:rsid w:val="004671FD"/>
    <w:rsid w:val="00467C8C"/>
    <w:rsid w:val="00470593"/>
    <w:rsid w:val="00471C7D"/>
    <w:rsid w:val="0047215B"/>
    <w:rsid w:val="00472345"/>
    <w:rsid w:val="00472868"/>
    <w:rsid w:val="00473C53"/>
    <w:rsid w:val="00473C84"/>
    <w:rsid w:val="0047570E"/>
    <w:rsid w:val="00477275"/>
    <w:rsid w:val="00481508"/>
    <w:rsid w:val="004816FE"/>
    <w:rsid w:val="00481EE4"/>
    <w:rsid w:val="0048366E"/>
    <w:rsid w:val="00483F7C"/>
    <w:rsid w:val="00484BD2"/>
    <w:rsid w:val="0048712A"/>
    <w:rsid w:val="004909C6"/>
    <w:rsid w:val="00490D50"/>
    <w:rsid w:val="00490F81"/>
    <w:rsid w:val="00491690"/>
    <w:rsid w:val="00491731"/>
    <w:rsid w:val="00492A79"/>
    <w:rsid w:val="0049389C"/>
    <w:rsid w:val="00493AEF"/>
    <w:rsid w:val="00493D19"/>
    <w:rsid w:val="00494DB1"/>
    <w:rsid w:val="00495289"/>
    <w:rsid w:val="004952BF"/>
    <w:rsid w:val="004958D6"/>
    <w:rsid w:val="00496377"/>
    <w:rsid w:val="0049684E"/>
    <w:rsid w:val="00496C55"/>
    <w:rsid w:val="00496D59"/>
    <w:rsid w:val="00496E65"/>
    <w:rsid w:val="004A05E2"/>
    <w:rsid w:val="004A06D9"/>
    <w:rsid w:val="004A148B"/>
    <w:rsid w:val="004A1E01"/>
    <w:rsid w:val="004A20B9"/>
    <w:rsid w:val="004A2C07"/>
    <w:rsid w:val="004A3782"/>
    <w:rsid w:val="004A4152"/>
    <w:rsid w:val="004A46A8"/>
    <w:rsid w:val="004A4D79"/>
    <w:rsid w:val="004A5949"/>
    <w:rsid w:val="004A5BDA"/>
    <w:rsid w:val="004A5BFF"/>
    <w:rsid w:val="004A62FF"/>
    <w:rsid w:val="004A6BDB"/>
    <w:rsid w:val="004B0457"/>
    <w:rsid w:val="004B0552"/>
    <w:rsid w:val="004B0710"/>
    <w:rsid w:val="004B0C53"/>
    <w:rsid w:val="004B1709"/>
    <w:rsid w:val="004B1DA5"/>
    <w:rsid w:val="004B1E5B"/>
    <w:rsid w:val="004B2C0C"/>
    <w:rsid w:val="004B37A0"/>
    <w:rsid w:val="004B3B84"/>
    <w:rsid w:val="004B3C60"/>
    <w:rsid w:val="004B4359"/>
    <w:rsid w:val="004B4DB1"/>
    <w:rsid w:val="004B61C6"/>
    <w:rsid w:val="004B6B72"/>
    <w:rsid w:val="004B7743"/>
    <w:rsid w:val="004B7F76"/>
    <w:rsid w:val="004C07D3"/>
    <w:rsid w:val="004C0895"/>
    <w:rsid w:val="004C1C16"/>
    <w:rsid w:val="004C1E50"/>
    <w:rsid w:val="004C252B"/>
    <w:rsid w:val="004C5348"/>
    <w:rsid w:val="004C547D"/>
    <w:rsid w:val="004C6110"/>
    <w:rsid w:val="004C61F4"/>
    <w:rsid w:val="004C6D4D"/>
    <w:rsid w:val="004C6F58"/>
    <w:rsid w:val="004C6FF0"/>
    <w:rsid w:val="004C758C"/>
    <w:rsid w:val="004C7CA8"/>
    <w:rsid w:val="004C7D79"/>
    <w:rsid w:val="004C7E28"/>
    <w:rsid w:val="004D1D42"/>
    <w:rsid w:val="004D1DAE"/>
    <w:rsid w:val="004D1E7E"/>
    <w:rsid w:val="004D2D58"/>
    <w:rsid w:val="004D2FCA"/>
    <w:rsid w:val="004D2FD5"/>
    <w:rsid w:val="004D32B0"/>
    <w:rsid w:val="004D36CD"/>
    <w:rsid w:val="004D3D42"/>
    <w:rsid w:val="004D3F3F"/>
    <w:rsid w:val="004D414A"/>
    <w:rsid w:val="004D47A1"/>
    <w:rsid w:val="004D48D8"/>
    <w:rsid w:val="004D4A7A"/>
    <w:rsid w:val="004D551A"/>
    <w:rsid w:val="004D5CA8"/>
    <w:rsid w:val="004D5EF4"/>
    <w:rsid w:val="004D6845"/>
    <w:rsid w:val="004D6BEE"/>
    <w:rsid w:val="004D6C8B"/>
    <w:rsid w:val="004D6CFB"/>
    <w:rsid w:val="004E0F03"/>
    <w:rsid w:val="004E118C"/>
    <w:rsid w:val="004E287B"/>
    <w:rsid w:val="004E3333"/>
    <w:rsid w:val="004E3FEF"/>
    <w:rsid w:val="004E5F46"/>
    <w:rsid w:val="004E6093"/>
    <w:rsid w:val="004E6FD5"/>
    <w:rsid w:val="004E7211"/>
    <w:rsid w:val="004F0251"/>
    <w:rsid w:val="004F0425"/>
    <w:rsid w:val="004F093D"/>
    <w:rsid w:val="004F206A"/>
    <w:rsid w:val="004F283B"/>
    <w:rsid w:val="004F3398"/>
    <w:rsid w:val="004F3B8B"/>
    <w:rsid w:val="004F40F6"/>
    <w:rsid w:val="004F51E7"/>
    <w:rsid w:val="004F5416"/>
    <w:rsid w:val="004F54B2"/>
    <w:rsid w:val="004F6B4B"/>
    <w:rsid w:val="004F7EE3"/>
    <w:rsid w:val="005002E4"/>
    <w:rsid w:val="00500AEA"/>
    <w:rsid w:val="0050164B"/>
    <w:rsid w:val="00501C3D"/>
    <w:rsid w:val="00502168"/>
    <w:rsid w:val="0050248B"/>
    <w:rsid w:val="005027BF"/>
    <w:rsid w:val="00502823"/>
    <w:rsid w:val="00503C4D"/>
    <w:rsid w:val="00503D00"/>
    <w:rsid w:val="00503D2A"/>
    <w:rsid w:val="005043E0"/>
    <w:rsid w:val="00504A96"/>
    <w:rsid w:val="00504BEE"/>
    <w:rsid w:val="00505019"/>
    <w:rsid w:val="00505FB5"/>
    <w:rsid w:val="005075F6"/>
    <w:rsid w:val="00511EFA"/>
    <w:rsid w:val="005120D9"/>
    <w:rsid w:val="005123C1"/>
    <w:rsid w:val="00512C7B"/>
    <w:rsid w:val="00513D4B"/>
    <w:rsid w:val="00514DFB"/>
    <w:rsid w:val="00516012"/>
    <w:rsid w:val="00516198"/>
    <w:rsid w:val="00516EEA"/>
    <w:rsid w:val="00516F1A"/>
    <w:rsid w:val="0051753C"/>
    <w:rsid w:val="005178B0"/>
    <w:rsid w:val="00517B54"/>
    <w:rsid w:val="005205BB"/>
    <w:rsid w:val="00520B57"/>
    <w:rsid w:val="005211A8"/>
    <w:rsid w:val="005215F3"/>
    <w:rsid w:val="00521795"/>
    <w:rsid w:val="00522640"/>
    <w:rsid w:val="005226AE"/>
    <w:rsid w:val="0052286B"/>
    <w:rsid w:val="00522A38"/>
    <w:rsid w:val="00524DE7"/>
    <w:rsid w:val="005261AB"/>
    <w:rsid w:val="005261B7"/>
    <w:rsid w:val="00526401"/>
    <w:rsid w:val="00526B9F"/>
    <w:rsid w:val="00526E36"/>
    <w:rsid w:val="00526E8A"/>
    <w:rsid w:val="00527F40"/>
    <w:rsid w:val="0053129E"/>
    <w:rsid w:val="005312B8"/>
    <w:rsid w:val="005312FE"/>
    <w:rsid w:val="00531367"/>
    <w:rsid w:val="00533257"/>
    <w:rsid w:val="00534E87"/>
    <w:rsid w:val="00535149"/>
    <w:rsid w:val="00535FA4"/>
    <w:rsid w:val="005361C2"/>
    <w:rsid w:val="005363E2"/>
    <w:rsid w:val="00536EE7"/>
    <w:rsid w:val="00536EF9"/>
    <w:rsid w:val="005377CC"/>
    <w:rsid w:val="00540703"/>
    <w:rsid w:val="0054114F"/>
    <w:rsid w:val="00541B10"/>
    <w:rsid w:val="005422F0"/>
    <w:rsid w:val="00542544"/>
    <w:rsid w:val="00542DDA"/>
    <w:rsid w:val="0054344D"/>
    <w:rsid w:val="00543EC8"/>
    <w:rsid w:val="0054443E"/>
    <w:rsid w:val="00544856"/>
    <w:rsid w:val="00544BF3"/>
    <w:rsid w:val="00544E43"/>
    <w:rsid w:val="00544F5C"/>
    <w:rsid w:val="00545D22"/>
    <w:rsid w:val="00545D57"/>
    <w:rsid w:val="00545DCE"/>
    <w:rsid w:val="0054646F"/>
    <w:rsid w:val="0054661A"/>
    <w:rsid w:val="00546FD6"/>
    <w:rsid w:val="00547B86"/>
    <w:rsid w:val="00550092"/>
    <w:rsid w:val="00550A6E"/>
    <w:rsid w:val="0055113F"/>
    <w:rsid w:val="00551852"/>
    <w:rsid w:val="005520C8"/>
    <w:rsid w:val="00552466"/>
    <w:rsid w:val="005531CE"/>
    <w:rsid w:val="005532A3"/>
    <w:rsid w:val="00554846"/>
    <w:rsid w:val="00554F39"/>
    <w:rsid w:val="0055506E"/>
    <w:rsid w:val="005558C9"/>
    <w:rsid w:val="00555FE7"/>
    <w:rsid w:val="00556477"/>
    <w:rsid w:val="0055672B"/>
    <w:rsid w:val="0055680A"/>
    <w:rsid w:val="00556FFE"/>
    <w:rsid w:val="00560C27"/>
    <w:rsid w:val="00561FED"/>
    <w:rsid w:val="00562109"/>
    <w:rsid w:val="00562186"/>
    <w:rsid w:val="00563F55"/>
    <w:rsid w:val="0056508D"/>
    <w:rsid w:val="0056527F"/>
    <w:rsid w:val="005657BC"/>
    <w:rsid w:val="00567210"/>
    <w:rsid w:val="0056751D"/>
    <w:rsid w:val="0057040C"/>
    <w:rsid w:val="00570CFD"/>
    <w:rsid w:val="005712A5"/>
    <w:rsid w:val="00571B03"/>
    <w:rsid w:val="00572DE6"/>
    <w:rsid w:val="005731A4"/>
    <w:rsid w:val="00573B9B"/>
    <w:rsid w:val="005754EA"/>
    <w:rsid w:val="00575DDE"/>
    <w:rsid w:val="005770F5"/>
    <w:rsid w:val="00580246"/>
    <w:rsid w:val="00580A08"/>
    <w:rsid w:val="00580B2D"/>
    <w:rsid w:val="00580C59"/>
    <w:rsid w:val="00580F35"/>
    <w:rsid w:val="0058135E"/>
    <w:rsid w:val="005829CC"/>
    <w:rsid w:val="005836AB"/>
    <w:rsid w:val="005836FD"/>
    <w:rsid w:val="00583A7A"/>
    <w:rsid w:val="00586123"/>
    <w:rsid w:val="00586D1F"/>
    <w:rsid w:val="005876E2"/>
    <w:rsid w:val="005903C2"/>
    <w:rsid w:val="0059049F"/>
    <w:rsid w:val="00591597"/>
    <w:rsid w:val="005915A6"/>
    <w:rsid w:val="005915F5"/>
    <w:rsid w:val="00591F1C"/>
    <w:rsid w:val="0059235C"/>
    <w:rsid w:val="005928BF"/>
    <w:rsid w:val="00592AB1"/>
    <w:rsid w:val="00592C34"/>
    <w:rsid w:val="00593E1C"/>
    <w:rsid w:val="0059409F"/>
    <w:rsid w:val="00594448"/>
    <w:rsid w:val="00594A5D"/>
    <w:rsid w:val="00596297"/>
    <w:rsid w:val="005964D2"/>
    <w:rsid w:val="00596CAB"/>
    <w:rsid w:val="00596F2F"/>
    <w:rsid w:val="0059768C"/>
    <w:rsid w:val="005A0A9B"/>
    <w:rsid w:val="005A0BD5"/>
    <w:rsid w:val="005A2026"/>
    <w:rsid w:val="005A2D08"/>
    <w:rsid w:val="005A35EB"/>
    <w:rsid w:val="005A4097"/>
    <w:rsid w:val="005A4554"/>
    <w:rsid w:val="005A4B9B"/>
    <w:rsid w:val="005A4F72"/>
    <w:rsid w:val="005A5F46"/>
    <w:rsid w:val="005A653F"/>
    <w:rsid w:val="005A6867"/>
    <w:rsid w:val="005A6941"/>
    <w:rsid w:val="005A6ADD"/>
    <w:rsid w:val="005A6E3F"/>
    <w:rsid w:val="005B1B94"/>
    <w:rsid w:val="005B2ABD"/>
    <w:rsid w:val="005B3D9F"/>
    <w:rsid w:val="005B3F3F"/>
    <w:rsid w:val="005B4164"/>
    <w:rsid w:val="005B477A"/>
    <w:rsid w:val="005B48AD"/>
    <w:rsid w:val="005B51F6"/>
    <w:rsid w:val="005B6DFF"/>
    <w:rsid w:val="005C08F4"/>
    <w:rsid w:val="005C2049"/>
    <w:rsid w:val="005C2D7E"/>
    <w:rsid w:val="005C3613"/>
    <w:rsid w:val="005C3BCF"/>
    <w:rsid w:val="005C3C22"/>
    <w:rsid w:val="005C4145"/>
    <w:rsid w:val="005C47CB"/>
    <w:rsid w:val="005C4D0E"/>
    <w:rsid w:val="005C5407"/>
    <w:rsid w:val="005C5874"/>
    <w:rsid w:val="005C5BB4"/>
    <w:rsid w:val="005C6188"/>
    <w:rsid w:val="005C65BC"/>
    <w:rsid w:val="005C6D5E"/>
    <w:rsid w:val="005C748A"/>
    <w:rsid w:val="005D0668"/>
    <w:rsid w:val="005D0986"/>
    <w:rsid w:val="005D0AF4"/>
    <w:rsid w:val="005D0D24"/>
    <w:rsid w:val="005D1CEA"/>
    <w:rsid w:val="005D1D64"/>
    <w:rsid w:val="005D456C"/>
    <w:rsid w:val="005D6125"/>
    <w:rsid w:val="005D6750"/>
    <w:rsid w:val="005D6E8B"/>
    <w:rsid w:val="005D724A"/>
    <w:rsid w:val="005E052D"/>
    <w:rsid w:val="005E0F97"/>
    <w:rsid w:val="005E12E5"/>
    <w:rsid w:val="005E1679"/>
    <w:rsid w:val="005E1A4C"/>
    <w:rsid w:val="005E2A4F"/>
    <w:rsid w:val="005E3747"/>
    <w:rsid w:val="005E38E1"/>
    <w:rsid w:val="005E5503"/>
    <w:rsid w:val="005E56E7"/>
    <w:rsid w:val="005E5845"/>
    <w:rsid w:val="005E5CC5"/>
    <w:rsid w:val="005E5EE8"/>
    <w:rsid w:val="005E63DB"/>
    <w:rsid w:val="005E7202"/>
    <w:rsid w:val="005E7331"/>
    <w:rsid w:val="005F0135"/>
    <w:rsid w:val="005F0CE0"/>
    <w:rsid w:val="005F1D5C"/>
    <w:rsid w:val="005F3D65"/>
    <w:rsid w:val="005F4A70"/>
    <w:rsid w:val="005F5A32"/>
    <w:rsid w:val="005F5B25"/>
    <w:rsid w:val="005F5BA0"/>
    <w:rsid w:val="005F614A"/>
    <w:rsid w:val="005F6F5C"/>
    <w:rsid w:val="005F7CE8"/>
    <w:rsid w:val="00600182"/>
    <w:rsid w:val="006004A0"/>
    <w:rsid w:val="00600760"/>
    <w:rsid w:val="00601BA8"/>
    <w:rsid w:val="00601BFB"/>
    <w:rsid w:val="0060219D"/>
    <w:rsid w:val="00602284"/>
    <w:rsid w:val="00602798"/>
    <w:rsid w:val="00602D33"/>
    <w:rsid w:val="006030B7"/>
    <w:rsid w:val="00603154"/>
    <w:rsid w:val="00603377"/>
    <w:rsid w:val="006033A7"/>
    <w:rsid w:val="006036E2"/>
    <w:rsid w:val="006039F2"/>
    <w:rsid w:val="00603C73"/>
    <w:rsid w:val="00606212"/>
    <w:rsid w:val="00606FA2"/>
    <w:rsid w:val="00607A8C"/>
    <w:rsid w:val="00610A55"/>
    <w:rsid w:val="0061105D"/>
    <w:rsid w:val="0061116E"/>
    <w:rsid w:val="0061121C"/>
    <w:rsid w:val="00611414"/>
    <w:rsid w:val="00611B8E"/>
    <w:rsid w:val="00612607"/>
    <w:rsid w:val="006133C0"/>
    <w:rsid w:val="00613E98"/>
    <w:rsid w:val="00615358"/>
    <w:rsid w:val="00615741"/>
    <w:rsid w:val="00615859"/>
    <w:rsid w:val="00616E4A"/>
    <w:rsid w:val="006174FE"/>
    <w:rsid w:val="00617E37"/>
    <w:rsid w:val="006207AC"/>
    <w:rsid w:val="0062126E"/>
    <w:rsid w:val="00621458"/>
    <w:rsid w:val="00621690"/>
    <w:rsid w:val="006222B9"/>
    <w:rsid w:val="00622990"/>
    <w:rsid w:val="00622A32"/>
    <w:rsid w:val="00622AD8"/>
    <w:rsid w:val="00623A87"/>
    <w:rsid w:val="00623BBF"/>
    <w:rsid w:val="00623F72"/>
    <w:rsid w:val="00624241"/>
    <w:rsid w:val="00626B99"/>
    <w:rsid w:val="00627129"/>
    <w:rsid w:val="00627478"/>
    <w:rsid w:val="00627DAE"/>
    <w:rsid w:val="006301AA"/>
    <w:rsid w:val="00631924"/>
    <w:rsid w:val="0063205C"/>
    <w:rsid w:val="006324A3"/>
    <w:rsid w:val="00632B01"/>
    <w:rsid w:val="006334B0"/>
    <w:rsid w:val="006338DA"/>
    <w:rsid w:val="00633B5B"/>
    <w:rsid w:val="00634FB1"/>
    <w:rsid w:val="006369DF"/>
    <w:rsid w:val="00636AD7"/>
    <w:rsid w:val="006374E6"/>
    <w:rsid w:val="006401BC"/>
    <w:rsid w:val="00640EA5"/>
    <w:rsid w:val="006411F3"/>
    <w:rsid w:val="00641BCB"/>
    <w:rsid w:val="006424F1"/>
    <w:rsid w:val="00642B7C"/>
    <w:rsid w:val="00642C26"/>
    <w:rsid w:val="00642E96"/>
    <w:rsid w:val="00644D23"/>
    <w:rsid w:val="00645492"/>
    <w:rsid w:val="00646143"/>
    <w:rsid w:val="006461F0"/>
    <w:rsid w:val="006474A7"/>
    <w:rsid w:val="0064766F"/>
    <w:rsid w:val="006479C2"/>
    <w:rsid w:val="00650F8D"/>
    <w:rsid w:val="00651075"/>
    <w:rsid w:val="00651227"/>
    <w:rsid w:val="0065142D"/>
    <w:rsid w:val="00651B8C"/>
    <w:rsid w:val="00651EBB"/>
    <w:rsid w:val="00652041"/>
    <w:rsid w:val="00652446"/>
    <w:rsid w:val="00653D68"/>
    <w:rsid w:val="00654477"/>
    <w:rsid w:val="0065451A"/>
    <w:rsid w:val="006562EA"/>
    <w:rsid w:val="00656669"/>
    <w:rsid w:val="0065684A"/>
    <w:rsid w:val="00656908"/>
    <w:rsid w:val="00656A83"/>
    <w:rsid w:val="00656DC4"/>
    <w:rsid w:val="00656F74"/>
    <w:rsid w:val="0065749C"/>
    <w:rsid w:val="00657C86"/>
    <w:rsid w:val="006602DC"/>
    <w:rsid w:val="006607F3"/>
    <w:rsid w:val="00661E12"/>
    <w:rsid w:val="0066239F"/>
    <w:rsid w:val="006623C7"/>
    <w:rsid w:val="00663643"/>
    <w:rsid w:val="00663F4D"/>
    <w:rsid w:val="00664F66"/>
    <w:rsid w:val="00666119"/>
    <w:rsid w:val="0066713D"/>
    <w:rsid w:val="006703DA"/>
    <w:rsid w:val="006705F1"/>
    <w:rsid w:val="00672807"/>
    <w:rsid w:val="0067293D"/>
    <w:rsid w:val="006737B3"/>
    <w:rsid w:val="0067420D"/>
    <w:rsid w:val="0067476C"/>
    <w:rsid w:val="006757D9"/>
    <w:rsid w:val="00675CC5"/>
    <w:rsid w:val="00676169"/>
    <w:rsid w:val="00677194"/>
    <w:rsid w:val="00680148"/>
    <w:rsid w:val="006803CF"/>
    <w:rsid w:val="006805D4"/>
    <w:rsid w:val="006809F7"/>
    <w:rsid w:val="00681EDE"/>
    <w:rsid w:val="00682618"/>
    <w:rsid w:val="006826BD"/>
    <w:rsid w:val="00682C9B"/>
    <w:rsid w:val="00685173"/>
    <w:rsid w:val="00685476"/>
    <w:rsid w:val="006856A5"/>
    <w:rsid w:val="0068626A"/>
    <w:rsid w:val="0068732D"/>
    <w:rsid w:val="006901D6"/>
    <w:rsid w:val="00690CF3"/>
    <w:rsid w:val="00692118"/>
    <w:rsid w:val="00692ED4"/>
    <w:rsid w:val="006954D9"/>
    <w:rsid w:val="0069572A"/>
    <w:rsid w:val="00695869"/>
    <w:rsid w:val="00696331"/>
    <w:rsid w:val="00696A4A"/>
    <w:rsid w:val="00696CC2"/>
    <w:rsid w:val="00696CCF"/>
    <w:rsid w:val="0069773A"/>
    <w:rsid w:val="006A0821"/>
    <w:rsid w:val="006A0FAA"/>
    <w:rsid w:val="006A1303"/>
    <w:rsid w:val="006A20BB"/>
    <w:rsid w:val="006A26B2"/>
    <w:rsid w:val="006A2838"/>
    <w:rsid w:val="006A38ED"/>
    <w:rsid w:val="006A3D60"/>
    <w:rsid w:val="006A58B1"/>
    <w:rsid w:val="006A5C8D"/>
    <w:rsid w:val="006A7AC2"/>
    <w:rsid w:val="006B0FF9"/>
    <w:rsid w:val="006B1525"/>
    <w:rsid w:val="006B18A6"/>
    <w:rsid w:val="006B2DB5"/>
    <w:rsid w:val="006B3100"/>
    <w:rsid w:val="006B32D5"/>
    <w:rsid w:val="006B32D8"/>
    <w:rsid w:val="006B345E"/>
    <w:rsid w:val="006B371A"/>
    <w:rsid w:val="006B3C07"/>
    <w:rsid w:val="006B4041"/>
    <w:rsid w:val="006B4A80"/>
    <w:rsid w:val="006B588D"/>
    <w:rsid w:val="006B5CB6"/>
    <w:rsid w:val="006B5F53"/>
    <w:rsid w:val="006B6B26"/>
    <w:rsid w:val="006B736C"/>
    <w:rsid w:val="006B79A4"/>
    <w:rsid w:val="006B7A9B"/>
    <w:rsid w:val="006B7F1F"/>
    <w:rsid w:val="006C0175"/>
    <w:rsid w:val="006C0E9E"/>
    <w:rsid w:val="006C18BB"/>
    <w:rsid w:val="006C1A47"/>
    <w:rsid w:val="006C1C6D"/>
    <w:rsid w:val="006C222E"/>
    <w:rsid w:val="006C30D6"/>
    <w:rsid w:val="006C3558"/>
    <w:rsid w:val="006C40F1"/>
    <w:rsid w:val="006C4F8F"/>
    <w:rsid w:val="006C6BBB"/>
    <w:rsid w:val="006C6CAC"/>
    <w:rsid w:val="006C7188"/>
    <w:rsid w:val="006C731F"/>
    <w:rsid w:val="006C7AD3"/>
    <w:rsid w:val="006C7D43"/>
    <w:rsid w:val="006C7EAB"/>
    <w:rsid w:val="006D06AC"/>
    <w:rsid w:val="006D17B6"/>
    <w:rsid w:val="006D1AC5"/>
    <w:rsid w:val="006D1F70"/>
    <w:rsid w:val="006D226F"/>
    <w:rsid w:val="006D30D8"/>
    <w:rsid w:val="006D35A4"/>
    <w:rsid w:val="006D370D"/>
    <w:rsid w:val="006D3B76"/>
    <w:rsid w:val="006D551F"/>
    <w:rsid w:val="006D5A9B"/>
    <w:rsid w:val="006D61B1"/>
    <w:rsid w:val="006D78DB"/>
    <w:rsid w:val="006E06BF"/>
    <w:rsid w:val="006E08E5"/>
    <w:rsid w:val="006E175D"/>
    <w:rsid w:val="006E1D64"/>
    <w:rsid w:val="006E3F92"/>
    <w:rsid w:val="006E4352"/>
    <w:rsid w:val="006E4F24"/>
    <w:rsid w:val="006E5FE0"/>
    <w:rsid w:val="006E62CE"/>
    <w:rsid w:val="006E6C57"/>
    <w:rsid w:val="006E6DF1"/>
    <w:rsid w:val="006E6F67"/>
    <w:rsid w:val="006E755E"/>
    <w:rsid w:val="006F04DD"/>
    <w:rsid w:val="006F1A3F"/>
    <w:rsid w:val="006F2017"/>
    <w:rsid w:val="006F2414"/>
    <w:rsid w:val="006F37E2"/>
    <w:rsid w:val="006F4D86"/>
    <w:rsid w:val="006F53CD"/>
    <w:rsid w:val="006F5D6A"/>
    <w:rsid w:val="006F7CF0"/>
    <w:rsid w:val="00701525"/>
    <w:rsid w:val="007029BA"/>
    <w:rsid w:val="007031B0"/>
    <w:rsid w:val="007039C1"/>
    <w:rsid w:val="00703D4F"/>
    <w:rsid w:val="00703FBF"/>
    <w:rsid w:val="0070442A"/>
    <w:rsid w:val="00704CE8"/>
    <w:rsid w:val="007056E7"/>
    <w:rsid w:val="00706098"/>
    <w:rsid w:val="00706EAC"/>
    <w:rsid w:val="00707438"/>
    <w:rsid w:val="00707C97"/>
    <w:rsid w:val="00710466"/>
    <w:rsid w:val="007109D0"/>
    <w:rsid w:val="00710F23"/>
    <w:rsid w:val="00711FC9"/>
    <w:rsid w:val="0071261A"/>
    <w:rsid w:val="00712D3F"/>
    <w:rsid w:val="00712EB1"/>
    <w:rsid w:val="00712F4D"/>
    <w:rsid w:val="00713084"/>
    <w:rsid w:val="00713BBC"/>
    <w:rsid w:val="007143BD"/>
    <w:rsid w:val="00714D32"/>
    <w:rsid w:val="00715D5A"/>
    <w:rsid w:val="007176FB"/>
    <w:rsid w:val="00717B28"/>
    <w:rsid w:val="007204C8"/>
    <w:rsid w:val="00721030"/>
    <w:rsid w:val="0072318E"/>
    <w:rsid w:val="00724216"/>
    <w:rsid w:val="00724AF7"/>
    <w:rsid w:val="00727255"/>
    <w:rsid w:val="0073070B"/>
    <w:rsid w:val="00731307"/>
    <w:rsid w:val="00731F2F"/>
    <w:rsid w:val="00732048"/>
    <w:rsid w:val="00732672"/>
    <w:rsid w:val="00733B6A"/>
    <w:rsid w:val="00733C69"/>
    <w:rsid w:val="00733D08"/>
    <w:rsid w:val="0073424E"/>
    <w:rsid w:val="00735129"/>
    <w:rsid w:val="00735827"/>
    <w:rsid w:val="00735CEB"/>
    <w:rsid w:val="00736519"/>
    <w:rsid w:val="00736B18"/>
    <w:rsid w:val="00737B8D"/>
    <w:rsid w:val="00740878"/>
    <w:rsid w:val="00741588"/>
    <w:rsid w:val="0074200C"/>
    <w:rsid w:val="00744E7F"/>
    <w:rsid w:val="00745ADB"/>
    <w:rsid w:val="00745B69"/>
    <w:rsid w:val="007461B2"/>
    <w:rsid w:val="00746460"/>
    <w:rsid w:val="007467D8"/>
    <w:rsid w:val="00746E99"/>
    <w:rsid w:val="00747542"/>
    <w:rsid w:val="0074755C"/>
    <w:rsid w:val="00750910"/>
    <w:rsid w:val="007511EA"/>
    <w:rsid w:val="00751611"/>
    <w:rsid w:val="00751F9B"/>
    <w:rsid w:val="00752114"/>
    <w:rsid w:val="00752F55"/>
    <w:rsid w:val="00753BE8"/>
    <w:rsid w:val="007549DC"/>
    <w:rsid w:val="00755068"/>
    <w:rsid w:val="00755C2F"/>
    <w:rsid w:val="007563CD"/>
    <w:rsid w:val="00757311"/>
    <w:rsid w:val="007576A0"/>
    <w:rsid w:val="00760255"/>
    <w:rsid w:val="00760460"/>
    <w:rsid w:val="007610E1"/>
    <w:rsid w:val="007613E5"/>
    <w:rsid w:val="00761E3C"/>
    <w:rsid w:val="0076360F"/>
    <w:rsid w:val="00763742"/>
    <w:rsid w:val="00763CA2"/>
    <w:rsid w:val="00763DF7"/>
    <w:rsid w:val="00764154"/>
    <w:rsid w:val="007641AC"/>
    <w:rsid w:val="007648C9"/>
    <w:rsid w:val="00764C06"/>
    <w:rsid w:val="00765536"/>
    <w:rsid w:val="00765DEE"/>
    <w:rsid w:val="007663B8"/>
    <w:rsid w:val="00767440"/>
    <w:rsid w:val="00770455"/>
    <w:rsid w:val="007714D1"/>
    <w:rsid w:val="0077159F"/>
    <w:rsid w:val="00771795"/>
    <w:rsid w:val="00771B75"/>
    <w:rsid w:val="00771C16"/>
    <w:rsid w:val="00771DF1"/>
    <w:rsid w:val="0077204C"/>
    <w:rsid w:val="00772923"/>
    <w:rsid w:val="00772BA6"/>
    <w:rsid w:val="00772DEF"/>
    <w:rsid w:val="007730D4"/>
    <w:rsid w:val="00773664"/>
    <w:rsid w:val="00773F8C"/>
    <w:rsid w:val="00773FC0"/>
    <w:rsid w:val="007740AB"/>
    <w:rsid w:val="00775901"/>
    <w:rsid w:val="00775E6B"/>
    <w:rsid w:val="00780AB8"/>
    <w:rsid w:val="0078156D"/>
    <w:rsid w:val="00781DA9"/>
    <w:rsid w:val="00781DC3"/>
    <w:rsid w:val="007824DA"/>
    <w:rsid w:val="00784205"/>
    <w:rsid w:val="00785163"/>
    <w:rsid w:val="007852CB"/>
    <w:rsid w:val="007859CB"/>
    <w:rsid w:val="00785FED"/>
    <w:rsid w:val="007877D5"/>
    <w:rsid w:val="0078780C"/>
    <w:rsid w:val="007908FF"/>
    <w:rsid w:val="007909B1"/>
    <w:rsid w:val="0079165F"/>
    <w:rsid w:val="00791AF9"/>
    <w:rsid w:val="00791D7B"/>
    <w:rsid w:val="00794D45"/>
    <w:rsid w:val="00796464"/>
    <w:rsid w:val="0079693F"/>
    <w:rsid w:val="007970D2"/>
    <w:rsid w:val="0079774B"/>
    <w:rsid w:val="007A0201"/>
    <w:rsid w:val="007A06DE"/>
    <w:rsid w:val="007A0F5A"/>
    <w:rsid w:val="007A129B"/>
    <w:rsid w:val="007A1338"/>
    <w:rsid w:val="007A14B6"/>
    <w:rsid w:val="007A1FA4"/>
    <w:rsid w:val="007A224E"/>
    <w:rsid w:val="007A2761"/>
    <w:rsid w:val="007A3149"/>
    <w:rsid w:val="007A4278"/>
    <w:rsid w:val="007A4B36"/>
    <w:rsid w:val="007A4D61"/>
    <w:rsid w:val="007A5052"/>
    <w:rsid w:val="007A509A"/>
    <w:rsid w:val="007A54CD"/>
    <w:rsid w:val="007A5834"/>
    <w:rsid w:val="007A5BBB"/>
    <w:rsid w:val="007A679B"/>
    <w:rsid w:val="007A6DDD"/>
    <w:rsid w:val="007A6DE6"/>
    <w:rsid w:val="007A6EA4"/>
    <w:rsid w:val="007A6FE8"/>
    <w:rsid w:val="007A74E2"/>
    <w:rsid w:val="007A7567"/>
    <w:rsid w:val="007A75A1"/>
    <w:rsid w:val="007B06B9"/>
    <w:rsid w:val="007B1A40"/>
    <w:rsid w:val="007B27FF"/>
    <w:rsid w:val="007B2AB1"/>
    <w:rsid w:val="007B3022"/>
    <w:rsid w:val="007B33AA"/>
    <w:rsid w:val="007B38E5"/>
    <w:rsid w:val="007B3DAB"/>
    <w:rsid w:val="007B46B4"/>
    <w:rsid w:val="007B7E51"/>
    <w:rsid w:val="007C1742"/>
    <w:rsid w:val="007C1832"/>
    <w:rsid w:val="007C1BBB"/>
    <w:rsid w:val="007C1C60"/>
    <w:rsid w:val="007C2EF4"/>
    <w:rsid w:val="007C3115"/>
    <w:rsid w:val="007C4414"/>
    <w:rsid w:val="007C49BD"/>
    <w:rsid w:val="007C5D4D"/>
    <w:rsid w:val="007C5ED2"/>
    <w:rsid w:val="007C60E3"/>
    <w:rsid w:val="007C62CC"/>
    <w:rsid w:val="007C6BB9"/>
    <w:rsid w:val="007D099A"/>
    <w:rsid w:val="007D11D9"/>
    <w:rsid w:val="007D1A19"/>
    <w:rsid w:val="007D3E4E"/>
    <w:rsid w:val="007D4433"/>
    <w:rsid w:val="007D48E5"/>
    <w:rsid w:val="007D4B7E"/>
    <w:rsid w:val="007D5297"/>
    <w:rsid w:val="007D5852"/>
    <w:rsid w:val="007D5C3F"/>
    <w:rsid w:val="007D61BA"/>
    <w:rsid w:val="007D690C"/>
    <w:rsid w:val="007D6B22"/>
    <w:rsid w:val="007E12D6"/>
    <w:rsid w:val="007E1935"/>
    <w:rsid w:val="007E1A2E"/>
    <w:rsid w:val="007E1D42"/>
    <w:rsid w:val="007E2631"/>
    <w:rsid w:val="007E4829"/>
    <w:rsid w:val="007E4E48"/>
    <w:rsid w:val="007E5B23"/>
    <w:rsid w:val="007E6FB5"/>
    <w:rsid w:val="007E7BF5"/>
    <w:rsid w:val="007E7F4F"/>
    <w:rsid w:val="007F00EE"/>
    <w:rsid w:val="007F03D8"/>
    <w:rsid w:val="007F0643"/>
    <w:rsid w:val="007F147F"/>
    <w:rsid w:val="007F51D3"/>
    <w:rsid w:val="007F55EC"/>
    <w:rsid w:val="007F5716"/>
    <w:rsid w:val="007F6C23"/>
    <w:rsid w:val="007F700F"/>
    <w:rsid w:val="007F7980"/>
    <w:rsid w:val="007F7BE7"/>
    <w:rsid w:val="007F7E3A"/>
    <w:rsid w:val="0080009B"/>
    <w:rsid w:val="008009BB"/>
    <w:rsid w:val="00800B1A"/>
    <w:rsid w:val="008011A7"/>
    <w:rsid w:val="00801316"/>
    <w:rsid w:val="00801357"/>
    <w:rsid w:val="008014DE"/>
    <w:rsid w:val="00802A76"/>
    <w:rsid w:val="008032A9"/>
    <w:rsid w:val="00804769"/>
    <w:rsid w:val="0080479A"/>
    <w:rsid w:val="00804F06"/>
    <w:rsid w:val="008056AC"/>
    <w:rsid w:val="0080727F"/>
    <w:rsid w:val="008073AD"/>
    <w:rsid w:val="00810300"/>
    <w:rsid w:val="008111A0"/>
    <w:rsid w:val="00812270"/>
    <w:rsid w:val="00812DEC"/>
    <w:rsid w:val="00813273"/>
    <w:rsid w:val="00813862"/>
    <w:rsid w:val="008148F6"/>
    <w:rsid w:val="00815E24"/>
    <w:rsid w:val="008163A4"/>
    <w:rsid w:val="00817B49"/>
    <w:rsid w:val="008201F1"/>
    <w:rsid w:val="0082049D"/>
    <w:rsid w:val="008206E0"/>
    <w:rsid w:val="00820A93"/>
    <w:rsid w:val="00820D84"/>
    <w:rsid w:val="00820E9F"/>
    <w:rsid w:val="00821971"/>
    <w:rsid w:val="00821B7D"/>
    <w:rsid w:val="00821CB8"/>
    <w:rsid w:val="00821E60"/>
    <w:rsid w:val="00822393"/>
    <w:rsid w:val="0082396A"/>
    <w:rsid w:val="0082418D"/>
    <w:rsid w:val="008250FC"/>
    <w:rsid w:val="00825A30"/>
    <w:rsid w:val="008269A9"/>
    <w:rsid w:val="00826E51"/>
    <w:rsid w:val="008278BE"/>
    <w:rsid w:val="008302D8"/>
    <w:rsid w:val="008307AC"/>
    <w:rsid w:val="008313EC"/>
    <w:rsid w:val="0083188D"/>
    <w:rsid w:val="00831D98"/>
    <w:rsid w:val="00831E00"/>
    <w:rsid w:val="00833EC3"/>
    <w:rsid w:val="00833F02"/>
    <w:rsid w:val="00834F48"/>
    <w:rsid w:val="008352AD"/>
    <w:rsid w:val="00835F60"/>
    <w:rsid w:val="008361CB"/>
    <w:rsid w:val="0083650D"/>
    <w:rsid w:val="00836AD3"/>
    <w:rsid w:val="008378FA"/>
    <w:rsid w:val="0084064B"/>
    <w:rsid w:val="008406A7"/>
    <w:rsid w:val="008411B4"/>
    <w:rsid w:val="008436C9"/>
    <w:rsid w:val="0084481D"/>
    <w:rsid w:val="00844A9C"/>
    <w:rsid w:val="00844B69"/>
    <w:rsid w:val="008455AF"/>
    <w:rsid w:val="00846236"/>
    <w:rsid w:val="00846FB6"/>
    <w:rsid w:val="00847570"/>
    <w:rsid w:val="00847E95"/>
    <w:rsid w:val="00850152"/>
    <w:rsid w:val="008504F2"/>
    <w:rsid w:val="00850E58"/>
    <w:rsid w:val="00851432"/>
    <w:rsid w:val="00851F44"/>
    <w:rsid w:val="008522B5"/>
    <w:rsid w:val="0085369F"/>
    <w:rsid w:val="008556DE"/>
    <w:rsid w:val="00855F90"/>
    <w:rsid w:val="008563C9"/>
    <w:rsid w:val="00857DA4"/>
    <w:rsid w:val="008611E0"/>
    <w:rsid w:val="0086206C"/>
    <w:rsid w:val="008624EB"/>
    <w:rsid w:val="00862BEB"/>
    <w:rsid w:val="00863794"/>
    <w:rsid w:val="0086435B"/>
    <w:rsid w:val="008658E0"/>
    <w:rsid w:val="00865A0D"/>
    <w:rsid w:val="00865C8B"/>
    <w:rsid w:val="008662DD"/>
    <w:rsid w:val="00866637"/>
    <w:rsid w:val="008666AD"/>
    <w:rsid w:val="00867688"/>
    <w:rsid w:val="00867EFF"/>
    <w:rsid w:val="00867F8B"/>
    <w:rsid w:val="00870542"/>
    <w:rsid w:val="008708D9"/>
    <w:rsid w:val="00870AFC"/>
    <w:rsid w:val="0087126F"/>
    <w:rsid w:val="00871C96"/>
    <w:rsid w:val="00872044"/>
    <w:rsid w:val="00872A3D"/>
    <w:rsid w:val="008741F6"/>
    <w:rsid w:val="00874E14"/>
    <w:rsid w:val="00874F5C"/>
    <w:rsid w:val="008758FD"/>
    <w:rsid w:val="00875E42"/>
    <w:rsid w:val="00876204"/>
    <w:rsid w:val="00877060"/>
    <w:rsid w:val="0087726C"/>
    <w:rsid w:val="00877A7E"/>
    <w:rsid w:val="00877C54"/>
    <w:rsid w:val="00877D15"/>
    <w:rsid w:val="00877DF6"/>
    <w:rsid w:val="00880E12"/>
    <w:rsid w:val="00881903"/>
    <w:rsid w:val="0088195F"/>
    <w:rsid w:val="008837EF"/>
    <w:rsid w:val="008843C2"/>
    <w:rsid w:val="0088517E"/>
    <w:rsid w:val="00885574"/>
    <w:rsid w:val="008857C6"/>
    <w:rsid w:val="00885A64"/>
    <w:rsid w:val="00887C43"/>
    <w:rsid w:val="00890519"/>
    <w:rsid w:val="00890B1E"/>
    <w:rsid w:val="00891315"/>
    <w:rsid w:val="008913EC"/>
    <w:rsid w:val="008925F7"/>
    <w:rsid w:val="00892814"/>
    <w:rsid w:val="00893A7E"/>
    <w:rsid w:val="0089453D"/>
    <w:rsid w:val="008952E2"/>
    <w:rsid w:val="008969C6"/>
    <w:rsid w:val="00897327"/>
    <w:rsid w:val="008975CE"/>
    <w:rsid w:val="008979F0"/>
    <w:rsid w:val="008A0503"/>
    <w:rsid w:val="008A1215"/>
    <w:rsid w:val="008A2C0D"/>
    <w:rsid w:val="008A4773"/>
    <w:rsid w:val="008A53FD"/>
    <w:rsid w:val="008A569D"/>
    <w:rsid w:val="008A6D8E"/>
    <w:rsid w:val="008A7547"/>
    <w:rsid w:val="008A7772"/>
    <w:rsid w:val="008B06C1"/>
    <w:rsid w:val="008B1594"/>
    <w:rsid w:val="008B1833"/>
    <w:rsid w:val="008B258D"/>
    <w:rsid w:val="008B3190"/>
    <w:rsid w:val="008B5525"/>
    <w:rsid w:val="008B5F0D"/>
    <w:rsid w:val="008B6487"/>
    <w:rsid w:val="008B65B0"/>
    <w:rsid w:val="008B682E"/>
    <w:rsid w:val="008B6B20"/>
    <w:rsid w:val="008B7AE3"/>
    <w:rsid w:val="008B7E9A"/>
    <w:rsid w:val="008C0918"/>
    <w:rsid w:val="008C0ED9"/>
    <w:rsid w:val="008C2A3D"/>
    <w:rsid w:val="008C2A92"/>
    <w:rsid w:val="008C4884"/>
    <w:rsid w:val="008C4A73"/>
    <w:rsid w:val="008C56EA"/>
    <w:rsid w:val="008C5B91"/>
    <w:rsid w:val="008C63CE"/>
    <w:rsid w:val="008C677F"/>
    <w:rsid w:val="008C7509"/>
    <w:rsid w:val="008C75BA"/>
    <w:rsid w:val="008D000A"/>
    <w:rsid w:val="008D0587"/>
    <w:rsid w:val="008D061C"/>
    <w:rsid w:val="008D07A2"/>
    <w:rsid w:val="008D0D09"/>
    <w:rsid w:val="008D172C"/>
    <w:rsid w:val="008D2433"/>
    <w:rsid w:val="008D3ABC"/>
    <w:rsid w:val="008D3E76"/>
    <w:rsid w:val="008D3FCE"/>
    <w:rsid w:val="008D4102"/>
    <w:rsid w:val="008D4866"/>
    <w:rsid w:val="008D49DE"/>
    <w:rsid w:val="008D5414"/>
    <w:rsid w:val="008D6433"/>
    <w:rsid w:val="008D6C73"/>
    <w:rsid w:val="008D770F"/>
    <w:rsid w:val="008D7846"/>
    <w:rsid w:val="008D7C7D"/>
    <w:rsid w:val="008E08A7"/>
    <w:rsid w:val="008E2271"/>
    <w:rsid w:val="008E2635"/>
    <w:rsid w:val="008E280A"/>
    <w:rsid w:val="008E3F72"/>
    <w:rsid w:val="008E418D"/>
    <w:rsid w:val="008E4247"/>
    <w:rsid w:val="008E4ECC"/>
    <w:rsid w:val="008E5464"/>
    <w:rsid w:val="008E558C"/>
    <w:rsid w:val="008E5993"/>
    <w:rsid w:val="008E5AD1"/>
    <w:rsid w:val="008E5D95"/>
    <w:rsid w:val="008E5EB2"/>
    <w:rsid w:val="008E65F2"/>
    <w:rsid w:val="008E6E3F"/>
    <w:rsid w:val="008F0AA9"/>
    <w:rsid w:val="008F0E5E"/>
    <w:rsid w:val="008F182B"/>
    <w:rsid w:val="008F1F57"/>
    <w:rsid w:val="008F353B"/>
    <w:rsid w:val="008F375E"/>
    <w:rsid w:val="008F384E"/>
    <w:rsid w:val="008F3EE9"/>
    <w:rsid w:val="008F44C4"/>
    <w:rsid w:val="008F4FE3"/>
    <w:rsid w:val="008F53DD"/>
    <w:rsid w:val="008F6BFB"/>
    <w:rsid w:val="008F7595"/>
    <w:rsid w:val="009009F8"/>
    <w:rsid w:val="0090149F"/>
    <w:rsid w:val="009015DA"/>
    <w:rsid w:val="00901B8A"/>
    <w:rsid w:val="0090356B"/>
    <w:rsid w:val="00904A0A"/>
    <w:rsid w:val="00905F10"/>
    <w:rsid w:val="0090636C"/>
    <w:rsid w:val="009100F9"/>
    <w:rsid w:val="00910AAA"/>
    <w:rsid w:val="00911B07"/>
    <w:rsid w:val="00913749"/>
    <w:rsid w:val="009139AC"/>
    <w:rsid w:val="00913BC9"/>
    <w:rsid w:val="00913E6E"/>
    <w:rsid w:val="009143D4"/>
    <w:rsid w:val="0091449E"/>
    <w:rsid w:val="00914564"/>
    <w:rsid w:val="00915901"/>
    <w:rsid w:val="00915909"/>
    <w:rsid w:val="009164C3"/>
    <w:rsid w:val="0091654D"/>
    <w:rsid w:val="0091672F"/>
    <w:rsid w:val="00916D9D"/>
    <w:rsid w:val="00917DC1"/>
    <w:rsid w:val="00920754"/>
    <w:rsid w:val="00920CD4"/>
    <w:rsid w:val="0092158E"/>
    <w:rsid w:val="009219FA"/>
    <w:rsid w:val="00923165"/>
    <w:rsid w:val="00923CF0"/>
    <w:rsid w:val="009246E3"/>
    <w:rsid w:val="00925C1C"/>
    <w:rsid w:val="009272CB"/>
    <w:rsid w:val="0092794F"/>
    <w:rsid w:val="009279F7"/>
    <w:rsid w:val="00927F21"/>
    <w:rsid w:val="00930D73"/>
    <w:rsid w:val="0093181E"/>
    <w:rsid w:val="00931B48"/>
    <w:rsid w:val="00932E39"/>
    <w:rsid w:val="00934B31"/>
    <w:rsid w:val="00934B32"/>
    <w:rsid w:val="009356DE"/>
    <w:rsid w:val="00936941"/>
    <w:rsid w:val="00936D2F"/>
    <w:rsid w:val="00937054"/>
    <w:rsid w:val="009377FF"/>
    <w:rsid w:val="009400F7"/>
    <w:rsid w:val="00940EB8"/>
    <w:rsid w:val="009416F7"/>
    <w:rsid w:val="00941F57"/>
    <w:rsid w:val="0094265A"/>
    <w:rsid w:val="009427DB"/>
    <w:rsid w:val="00943810"/>
    <w:rsid w:val="009442D9"/>
    <w:rsid w:val="00945C8B"/>
    <w:rsid w:val="00946886"/>
    <w:rsid w:val="00946901"/>
    <w:rsid w:val="00946FE7"/>
    <w:rsid w:val="00947BB8"/>
    <w:rsid w:val="00947DC6"/>
    <w:rsid w:val="0095047D"/>
    <w:rsid w:val="00950B3D"/>
    <w:rsid w:val="009516A2"/>
    <w:rsid w:val="0095326F"/>
    <w:rsid w:val="00954403"/>
    <w:rsid w:val="00954F0B"/>
    <w:rsid w:val="009558A0"/>
    <w:rsid w:val="009559A0"/>
    <w:rsid w:val="00956311"/>
    <w:rsid w:val="00956F19"/>
    <w:rsid w:val="0095713A"/>
    <w:rsid w:val="009574B2"/>
    <w:rsid w:val="009578BF"/>
    <w:rsid w:val="00957CA5"/>
    <w:rsid w:val="00960423"/>
    <w:rsid w:val="00960D71"/>
    <w:rsid w:val="009613AF"/>
    <w:rsid w:val="009614FA"/>
    <w:rsid w:val="0096210A"/>
    <w:rsid w:val="00962170"/>
    <w:rsid w:val="00964735"/>
    <w:rsid w:val="00964F88"/>
    <w:rsid w:val="00965866"/>
    <w:rsid w:val="009658A4"/>
    <w:rsid w:val="0096610A"/>
    <w:rsid w:val="00966256"/>
    <w:rsid w:val="00966B7D"/>
    <w:rsid w:val="00966BC3"/>
    <w:rsid w:val="00966C49"/>
    <w:rsid w:val="0097079B"/>
    <w:rsid w:val="0097113D"/>
    <w:rsid w:val="00971D53"/>
    <w:rsid w:val="00971D6B"/>
    <w:rsid w:val="00971F27"/>
    <w:rsid w:val="009725C2"/>
    <w:rsid w:val="00973004"/>
    <w:rsid w:val="00973736"/>
    <w:rsid w:val="0097391D"/>
    <w:rsid w:val="00974F8F"/>
    <w:rsid w:val="009750CB"/>
    <w:rsid w:val="00975A8D"/>
    <w:rsid w:val="00975B1A"/>
    <w:rsid w:val="00975E5C"/>
    <w:rsid w:val="00977332"/>
    <w:rsid w:val="00981C30"/>
    <w:rsid w:val="00981D87"/>
    <w:rsid w:val="00982606"/>
    <w:rsid w:val="009826D5"/>
    <w:rsid w:val="009829E9"/>
    <w:rsid w:val="00982A42"/>
    <w:rsid w:val="00983E57"/>
    <w:rsid w:val="009842B1"/>
    <w:rsid w:val="00984E4A"/>
    <w:rsid w:val="009856BE"/>
    <w:rsid w:val="00985773"/>
    <w:rsid w:val="009857EC"/>
    <w:rsid w:val="00985962"/>
    <w:rsid w:val="009868D2"/>
    <w:rsid w:val="00986A05"/>
    <w:rsid w:val="00986DF2"/>
    <w:rsid w:val="00987E26"/>
    <w:rsid w:val="00990C82"/>
    <w:rsid w:val="00991555"/>
    <w:rsid w:val="00993015"/>
    <w:rsid w:val="00994AFF"/>
    <w:rsid w:val="0099504A"/>
    <w:rsid w:val="009954EC"/>
    <w:rsid w:val="009961A3"/>
    <w:rsid w:val="00997A0E"/>
    <w:rsid w:val="00997D78"/>
    <w:rsid w:val="009A0CEA"/>
    <w:rsid w:val="009A1BD5"/>
    <w:rsid w:val="009A2CF9"/>
    <w:rsid w:val="009A2F53"/>
    <w:rsid w:val="009A305C"/>
    <w:rsid w:val="009A388A"/>
    <w:rsid w:val="009A4A07"/>
    <w:rsid w:val="009A4F9E"/>
    <w:rsid w:val="009A5CF3"/>
    <w:rsid w:val="009A63EB"/>
    <w:rsid w:val="009A7888"/>
    <w:rsid w:val="009B01A6"/>
    <w:rsid w:val="009B01BE"/>
    <w:rsid w:val="009B05B7"/>
    <w:rsid w:val="009B110A"/>
    <w:rsid w:val="009B1509"/>
    <w:rsid w:val="009B1A7B"/>
    <w:rsid w:val="009B3F0C"/>
    <w:rsid w:val="009B4026"/>
    <w:rsid w:val="009B5DC0"/>
    <w:rsid w:val="009C035F"/>
    <w:rsid w:val="009C0C43"/>
    <w:rsid w:val="009C0DAC"/>
    <w:rsid w:val="009C2633"/>
    <w:rsid w:val="009C361D"/>
    <w:rsid w:val="009C53F3"/>
    <w:rsid w:val="009C5751"/>
    <w:rsid w:val="009C583B"/>
    <w:rsid w:val="009C5A9D"/>
    <w:rsid w:val="009C5AF3"/>
    <w:rsid w:val="009C5EE2"/>
    <w:rsid w:val="009C6475"/>
    <w:rsid w:val="009C6493"/>
    <w:rsid w:val="009C7140"/>
    <w:rsid w:val="009C76CB"/>
    <w:rsid w:val="009D0854"/>
    <w:rsid w:val="009D155C"/>
    <w:rsid w:val="009D1A2E"/>
    <w:rsid w:val="009D1DBC"/>
    <w:rsid w:val="009D1E09"/>
    <w:rsid w:val="009D31AF"/>
    <w:rsid w:val="009D31E2"/>
    <w:rsid w:val="009D32CC"/>
    <w:rsid w:val="009D330A"/>
    <w:rsid w:val="009D38FF"/>
    <w:rsid w:val="009D3E81"/>
    <w:rsid w:val="009D4053"/>
    <w:rsid w:val="009D474A"/>
    <w:rsid w:val="009D4876"/>
    <w:rsid w:val="009D5719"/>
    <w:rsid w:val="009D62F4"/>
    <w:rsid w:val="009D6837"/>
    <w:rsid w:val="009D6843"/>
    <w:rsid w:val="009D6FC6"/>
    <w:rsid w:val="009D7237"/>
    <w:rsid w:val="009D7267"/>
    <w:rsid w:val="009E05B1"/>
    <w:rsid w:val="009E20EE"/>
    <w:rsid w:val="009E22F4"/>
    <w:rsid w:val="009E26A8"/>
    <w:rsid w:val="009E2889"/>
    <w:rsid w:val="009E3725"/>
    <w:rsid w:val="009E477E"/>
    <w:rsid w:val="009E4942"/>
    <w:rsid w:val="009E5910"/>
    <w:rsid w:val="009E5A9D"/>
    <w:rsid w:val="009E7E07"/>
    <w:rsid w:val="009F0757"/>
    <w:rsid w:val="009F10C0"/>
    <w:rsid w:val="009F1316"/>
    <w:rsid w:val="009F1761"/>
    <w:rsid w:val="009F24DF"/>
    <w:rsid w:val="009F2899"/>
    <w:rsid w:val="009F2A47"/>
    <w:rsid w:val="009F3B11"/>
    <w:rsid w:val="009F3F4A"/>
    <w:rsid w:val="009F5788"/>
    <w:rsid w:val="009F5F76"/>
    <w:rsid w:val="009F7950"/>
    <w:rsid w:val="00A0018B"/>
    <w:rsid w:val="00A016BD"/>
    <w:rsid w:val="00A022D1"/>
    <w:rsid w:val="00A03BB3"/>
    <w:rsid w:val="00A0456C"/>
    <w:rsid w:val="00A045E4"/>
    <w:rsid w:val="00A04E48"/>
    <w:rsid w:val="00A05565"/>
    <w:rsid w:val="00A05C3A"/>
    <w:rsid w:val="00A07395"/>
    <w:rsid w:val="00A07569"/>
    <w:rsid w:val="00A101BD"/>
    <w:rsid w:val="00A10237"/>
    <w:rsid w:val="00A1117A"/>
    <w:rsid w:val="00A112EA"/>
    <w:rsid w:val="00A1195E"/>
    <w:rsid w:val="00A11E85"/>
    <w:rsid w:val="00A11F72"/>
    <w:rsid w:val="00A120CC"/>
    <w:rsid w:val="00A12174"/>
    <w:rsid w:val="00A12527"/>
    <w:rsid w:val="00A13804"/>
    <w:rsid w:val="00A138E0"/>
    <w:rsid w:val="00A140BF"/>
    <w:rsid w:val="00A14729"/>
    <w:rsid w:val="00A148A5"/>
    <w:rsid w:val="00A166E7"/>
    <w:rsid w:val="00A16BF0"/>
    <w:rsid w:val="00A20035"/>
    <w:rsid w:val="00A20891"/>
    <w:rsid w:val="00A209F5"/>
    <w:rsid w:val="00A20EF1"/>
    <w:rsid w:val="00A21809"/>
    <w:rsid w:val="00A2237D"/>
    <w:rsid w:val="00A23247"/>
    <w:rsid w:val="00A233CD"/>
    <w:rsid w:val="00A237A8"/>
    <w:rsid w:val="00A238A6"/>
    <w:rsid w:val="00A2402A"/>
    <w:rsid w:val="00A25CDE"/>
    <w:rsid w:val="00A26645"/>
    <w:rsid w:val="00A266AC"/>
    <w:rsid w:val="00A26878"/>
    <w:rsid w:val="00A2695A"/>
    <w:rsid w:val="00A26A08"/>
    <w:rsid w:val="00A30778"/>
    <w:rsid w:val="00A310D5"/>
    <w:rsid w:val="00A3126F"/>
    <w:rsid w:val="00A3345C"/>
    <w:rsid w:val="00A3392F"/>
    <w:rsid w:val="00A33AD7"/>
    <w:rsid w:val="00A33E4A"/>
    <w:rsid w:val="00A34796"/>
    <w:rsid w:val="00A34879"/>
    <w:rsid w:val="00A34902"/>
    <w:rsid w:val="00A34D08"/>
    <w:rsid w:val="00A365DC"/>
    <w:rsid w:val="00A41CE3"/>
    <w:rsid w:val="00A421D6"/>
    <w:rsid w:val="00A4247F"/>
    <w:rsid w:val="00A430A3"/>
    <w:rsid w:val="00A4312F"/>
    <w:rsid w:val="00A4322C"/>
    <w:rsid w:val="00A432C4"/>
    <w:rsid w:val="00A44DF8"/>
    <w:rsid w:val="00A4573E"/>
    <w:rsid w:val="00A45A27"/>
    <w:rsid w:val="00A47B24"/>
    <w:rsid w:val="00A47D2E"/>
    <w:rsid w:val="00A50F04"/>
    <w:rsid w:val="00A51C4E"/>
    <w:rsid w:val="00A51C86"/>
    <w:rsid w:val="00A52077"/>
    <w:rsid w:val="00A53241"/>
    <w:rsid w:val="00A5332A"/>
    <w:rsid w:val="00A5353C"/>
    <w:rsid w:val="00A544D9"/>
    <w:rsid w:val="00A557EB"/>
    <w:rsid w:val="00A55E34"/>
    <w:rsid w:val="00A57B8D"/>
    <w:rsid w:val="00A61B78"/>
    <w:rsid w:val="00A62426"/>
    <w:rsid w:val="00A62AAC"/>
    <w:rsid w:val="00A63090"/>
    <w:rsid w:val="00A631C1"/>
    <w:rsid w:val="00A635E3"/>
    <w:rsid w:val="00A6374E"/>
    <w:rsid w:val="00A649BE"/>
    <w:rsid w:val="00A656CD"/>
    <w:rsid w:val="00A65A18"/>
    <w:rsid w:val="00A6609A"/>
    <w:rsid w:val="00A660D8"/>
    <w:rsid w:val="00A66331"/>
    <w:rsid w:val="00A66338"/>
    <w:rsid w:val="00A66860"/>
    <w:rsid w:val="00A672D2"/>
    <w:rsid w:val="00A67C61"/>
    <w:rsid w:val="00A70027"/>
    <w:rsid w:val="00A70B3E"/>
    <w:rsid w:val="00A721FA"/>
    <w:rsid w:val="00A73646"/>
    <w:rsid w:val="00A74C60"/>
    <w:rsid w:val="00A75A84"/>
    <w:rsid w:val="00A7604E"/>
    <w:rsid w:val="00A76311"/>
    <w:rsid w:val="00A76942"/>
    <w:rsid w:val="00A803D3"/>
    <w:rsid w:val="00A80829"/>
    <w:rsid w:val="00A80981"/>
    <w:rsid w:val="00A80FD2"/>
    <w:rsid w:val="00A8186F"/>
    <w:rsid w:val="00A82414"/>
    <w:rsid w:val="00A8283F"/>
    <w:rsid w:val="00A829C5"/>
    <w:rsid w:val="00A82D55"/>
    <w:rsid w:val="00A83104"/>
    <w:rsid w:val="00A832C7"/>
    <w:rsid w:val="00A83F98"/>
    <w:rsid w:val="00A84D9E"/>
    <w:rsid w:val="00A86B28"/>
    <w:rsid w:val="00A86D38"/>
    <w:rsid w:val="00A87FD2"/>
    <w:rsid w:val="00A9087A"/>
    <w:rsid w:val="00A90B72"/>
    <w:rsid w:val="00A90D8F"/>
    <w:rsid w:val="00A91109"/>
    <w:rsid w:val="00A91D01"/>
    <w:rsid w:val="00A92207"/>
    <w:rsid w:val="00A9220F"/>
    <w:rsid w:val="00A92E83"/>
    <w:rsid w:val="00A93196"/>
    <w:rsid w:val="00A9470D"/>
    <w:rsid w:val="00A968A0"/>
    <w:rsid w:val="00A97AC9"/>
    <w:rsid w:val="00AA001A"/>
    <w:rsid w:val="00AA0773"/>
    <w:rsid w:val="00AA1198"/>
    <w:rsid w:val="00AA18D5"/>
    <w:rsid w:val="00AA27D2"/>
    <w:rsid w:val="00AA29B8"/>
    <w:rsid w:val="00AA390B"/>
    <w:rsid w:val="00AA4548"/>
    <w:rsid w:val="00AA523A"/>
    <w:rsid w:val="00AA5631"/>
    <w:rsid w:val="00AA5C06"/>
    <w:rsid w:val="00AA5DA6"/>
    <w:rsid w:val="00AA68A4"/>
    <w:rsid w:val="00AA7182"/>
    <w:rsid w:val="00AA7B74"/>
    <w:rsid w:val="00AB028F"/>
    <w:rsid w:val="00AB20B9"/>
    <w:rsid w:val="00AB22BF"/>
    <w:rsid w:val="00AB2CDA"/>
    <w:rsid w:val="00AB33B6"/>
    <w:rsid w:val="00AB3C2F"/>
    <w:rsid w:val="00AB432F"/>
    <w:rsid w:val="00AB47F7"/>
    <w:rsid w:val="00AB4847"/>
    <w:rsid w:val="00AB4D67"/>
    <w:rsid w:val="00AB5538"/>
    <w:rsid w:val="00AB5D94"/>
    <w:rsid w:val="00AB6A80"/>
    <w:rsid w:val="00AB6C05"/>
    <w:rsid w:val="00AC03E2"/>
    <w:rsid w:val="00AC04CA"/>
    <w:rsid w:val="00AC0723"/>
    <w:rsid w:val="00AC115F"/>
    <w:rsid w:val="00AC1C87"/>
    <w:rsid w:val="00AC1CD8"/>
    <w:rsid w:val="00AC1F57"/>
    <w:rsid w:val="00AC284E"/>
    <w:rsid w:val="00AC2B80"/>
    <w:rsid w:val="00AC329C"/>
    <w:rsid w:val="00AC3300"/>
    <w:rsid w:val="00AC3423"/>
    <w:rsid w:val="00AC385F"/>
    <w:rsid w:val="00AC3E63"/>
    <w:rsid w:val="00AC5212"/>
    <w:rsid w:val="00AC52EB"/>
    <w:rsid w:val="00AC5375"/>
    <w:rsid w:val="00AC5AD4"/>
    <w:rsid w:val="00AC60DF"/>
    <w:rsid w:val="00AD01A5"/>
    <w:rsid w:val="00AD0961"/>
    <w:rsid w:val="00AD10ED"/>
    <w:rsid w:val="00AD17AF"/>
    <w:rsid w:val="00AD1E32"/>
    <w:rsid w:val="00AD1E58"/>
    <w:rsid w:val="00AD219B"/>
    <w:rsid w:val="00AD2626"/>
    <w:rsid w:val="00AD32D7"/>
    <w:rsid w:val="00AD33D2"/>
    <w:rsid w:val="00AD3499"/>
    <w:rsid w:val="00AD36C5"/>
    <w:rsid w:val="00AD3DA4"/>
    <w:rsid w:val="00AD42E1"/>
    <w:rsid w:val="00AD472C"/>
    <w:rsid w:val="00AD6135"/>
    <w:rsid w:val="00AD62C1"/>
    <w:rsid w:val="00AD6479"/>
    <w:rsid w:val="00AD6760"/>
    <w:rsid w:val="00AD6B3B"/>
    <w:rsid w:val="00AD7B83"/>
    <w:rsid w:val="00AD7E31"/>
    <w:rsid w:val="00AE0453"/>
    <w:rsid w:val="00AE08FD"/>
    <w:rsid w:val="00AE168B"/>
    <w:rsid w:val="00AE194F"/>
    <w:rsid w:val="00AE19C4"/>
    <w:rsid w:val="00AE1EC0"/>
    <w:rsid w:val="00AE27B8"/>
    <w:rsid w:val="00AE2F42"/>
    <w:rsid w:val="00AE3602"/>
    <w:rsid w:val="00AE44EE"/>
    <w:rsid w:val="00AE63C7"/>
    <w:rsid w:val="00AE67D0"/>
    <w:rsid w:val="00AE680E"/>
    <w:rsid w:val="00AF08F0"/>
    <w:rsid w:val="00AF0C2C"/>
    <w:rsid w:val="00AF0DD3"/>
    <w:rsid w:val="00AF1D23"/>
    <w:rsid w:val="00AF258B"/>
    <w:rsid w:val="00AF3A50"/>
    <w:rsid w:val="00AF3FB1"/>
    <w:rsid w:val="00AF553F"/>
    <w:rsid w:val="00AF5B08"/>
    <w:rsid w:val="00AF6718"/>
    <w:rsid w:val="00AF6DBD"/>
    <w:rsid w:val="00AF70C8"/>
    <w:rsid w:val="00B001A4"/>
    <w:rsid w:val="00B005A4"/>
    <w:rsid w:val="00B018EC"/>
    <w:rsid w:val="00B02517"/>
    <w:rsid w:val="00B03701"/>
    <w:rsid w:val="00B03FB9"/>
    <w:rsid w:val="00B04BF7"/>
    <w:rsid w:val="00B05DC5"/>
    <w:rsid w:val="00B07BE4"/>
    <w:rsid w:val="00B10DF7"/>
    <w:rsid w:val="00B11D67"/>
    <w:rsid w:val="00B13318"/>
    <w:rsid w:val="00B13D46"/>
    <w:rsid w:val="00B14C65"/>
    <w:rsid w:val="00B162FF"/>
    <w:rsid w:val="00B2031B"/>
    <w:rsid w:val="00B20F0A"/>
    <w:rsid w:val="00B2210C"/>
    <w:rsid w:val="00B2377D"/>
    <w:rsid w:val="00B2379F"/>
    <w:rsid w:val="00B246F2"/>
    <w:rsid w:val="00B25237"/>
    <w:rsid w:val="00B2541A"/>
    <w:rsid w:val="00B25F75"/>
    <w:rsid w:val="00B2624B"/>
    <w:rsid w:val="00B2636D"/>
    <w:rsid w:val="00B27149"/>
    <w:rsid w:val="00B27224"/>
    <w:rsid w:val="00B27387"/>
    <w:rsid w:val="00B27DCC"/>
    <w:rsid w:val="00B302CE"/>
    <w:rsid w:val="00B30D69"/>
    <w:rsid w:val="00B30EE6"/>
    <w:rsid w:val="00B31420"/>
    <w:rsid w:val="00B32D4E"/>
    <w:rsid w:val="00B3328A"/>
    <w:rsid w:val="00B3396B"/>
    <w:rsid w:val="00B36124"/>
    <w:rsid w:val="00B37EA3"/>
    <w:rsid w:val="00B414FA"/>
    <w:rsid w:val="00B427A1"/>
    <w:rsid w:val="00B42800"/>
    <w:rsid w:val="00B43E17"/>
    <w:rsid w:val="00B46322"/>
    <w:rsid w:val="00B50AAA"/>
    <w:rsid w:val="00B50B26"/>
    <w:rsid w:val="00B51D93"/>
    <w:rsid w:val="00B52BC4"/>
    <w:rsid w:val="00B52C90"/>
    <w:rsid w:val="00B53195"/>
    <w:rsid w:val="00B53367"/>
    <w:rsid w:val="00B547B4"/>
    <w:rsid w:val="00B5480C"/>
    <w:rsid w:val="00B54B35"/>
    <w:rsid w:val="00B5730C"/>
    <w:rsid w:val="00B573A3"/>
    <w:rsid w:val="00B6070A"/>
    <w:rsid w:val="00B61874"/>
    <w:rsid w:val="00B61D8E"/>
    <w:rsid w:val="00B61FBC"/>
    <w:rsid w:val="00B62024"/>
    <w:rsid w:val="00B62825"/>
    <w:rsid w:val="00B62A37"/>
    <w:rsid w:val="00B63401"/>
    <w:rsid w:val="00B636C7"/>
    <w:rsid w:val="00B6465A"/>
    <w:rsid w:val="00B64BF9"/>
    <w:rsid w:val="00B64E54"/>
    <w:rsid w:val="00B6620B"/>
    <w:rsid w:val="00B665FE"/>
    <w:rsid w:val="00B6682E"/>
    <w:rsid w:val="00B668EA"/>
    <w:rsid w:val="00B66C64"/>
    <w:rsid w:val="00B6720E"/>
    <w:rsid w:val="00B70F63"/>
    <w:rsid w:val="00B715B6"/>
    <w:rsid w:val="00B71CF3"/>
    <w:rsid w:val="00B73345"/>
    <w:rsid w:val="00B742D3"/>
    <w:rsid w:val="00B74433"/>
    <w:rsid w:val="00B745FF"/>
    <w:rsid w:val="00B7467F"/>
    <w:rsid w:val="00B74A65"/>
    <w:rsid w:val="00B74E14"/>
    <w:rsid w:val="00B75369"/>
    <w:rsid w:val="00B756D4"/>
    <w:rsid w:val="00B75762"/>
    <w:rsid w:val="00B75F3C"/>
    <w:rsid w:val="00B76BE4"/>
    <w:rsid w:val="00B80181"/>
    <w:rsid w:val="00B81909"/>
    <w:rsid w:val="00B833AA"/>
    <w:rsid w:val="00B843E8"/>
    <w:rsid w:val="00B84A6F"/>
    <w:rsid w:val="00B84E38"/>
    <w:rsid w:val="00B84E76"/>
    <w:rsid w:val="00B84EF4"/>
    <w:rsid w:val="00B852AF"/>
    <w:rsid w:val="00B86190"/>
    <w:rsid w:val="00B86524"/>
    <w:rsid w:val="00B86907"/>
    <w:rsid w:val="00B86DC3"/>
    <w:rsid w:val="00B871BB"/>
    <w:rsid w:val="00B8724E"/>
    <w:rsid w:val="00B8786C"/>
    <w:rsid w:val="00B87911"/>
    <w:rsid w:val="00B90434"/>
    <w:rsid w:val="00B90974"/>
    <w:rsid w:val="00B91017"/>
    <w:rsid w:val="00B91ADE"/>
    <w:rsid w:val="00B931C0"/>
    <w:rsid w:val="00B93E0A"/>
    <w:rsid w:val="00B94A60"/>
    <w:rsid w:val="00B957BE"/>
    <w:rsid w:val="00B9594A"/>
    <w:rsid w:val="00B95DDD"/>
    <w:rsid w:val="00B9615B"/>
    <w:rsid w:val="00B961DC"/>
    <w:rsid w:val="00B96957"/>
    <w:rsid w:val="00B97F4F"/>
    <w:rsid w:val="00BA2639"/>
    <w:rsid w:val="00BA2DEE"/>
    <w:rsid w:val="00BA3D2A"/>
    <w:rsid w:val="00BA447E"/>
    <w:rsid w:val="00BA4B1D"/>
    <w:rsid w:val="00BA4E07"/>
    <w:rsid w:val="00BA508B"/>
    <w:rsid w:val="00BA661C"/>
    <w:rsid w:val="00BA70AE"/>
    <w:rsid w:val="00BA7AAA"/>
    <w:rsid w:val="00BA7F59"/>
    <w:rsid w:val="00BB05FD"/>
    <w:rsid w:val="00BB17F6"/>
    <w:rsid w:val="00BB1ADC"/>
    <w:rsid w:val="00BB1E26"/>
    <w:rsid w:val="00BB295D"/>
    <w:rsid w:val="00BB33A3"/>
    <w:rsid w:val="00BB4170"/>
    <w:rsid w:val="00BB4E60"/>
    <w:rsid w:val="00BB4F20"/>
    <w:rsid w:val="00BB4F25"/>
    <w:rsid w:val="00BB5276"/>
    <w:rsid w:val="00BB55C8"/>
    <w:rsid w:val="00BB601D"/>
    <w:rsid w:val="00BB62F6"/>
    <w:rsid w:val="00BB630F"/>
    <w:rsid w:val="00BB646A"/>
    <w:rsid w:val="00BB65F2"/>
    <w:rsid w:val="00BB7801"/>
    <w:rsid w:val="00BB7AFF"/>
    <w:rsid w:val="00BC0225"/>
    <w:rsid w:val="00BC114C"/>
    <w:rsid w:val="00BC2218"/>
    <w:rsid w:val="00BC24DA"/>
    <w:rsid w:val="00BC253A"/>
    <w:rsid w:val="00BC323E"/>
    <w:rsid w:val="00BC386A"/>
    <w:rsid w:val="00BC3DB2"/>
    <w:rsid w:val="00BC431F"/>
    <w:rsid w:val="00BC4F19"/>
    <w:rsid w:val="00BC536A"/>
    <w:rsid w:val="00BC5F13"/>
    <w:rsid w:val="00BC606B"/>
    <w:rsid w:val="00BC6827"/>
    <w:rsid w:val="00BC698F"/>
    <w:rsid w:val="00BD0609"/>
    <w:rsid w:val="00BD1C92"/>
    <w:rsid w:val="00BD1D29"/>
    <w:rsid w:val="00BD2496"/>
    <w:rsid w:val="00BD2785"/>
    <w:rsid w:val="00BD2B9D"/>
    <w:rsid w:val="00BD43AD"/>
    <w:rsid w:val="00BD55D6"/>
    <w:rsid w:val="00BD568D"/>
    <w:rsid w:val="00BD735F"/>
    <w:rsid w:val="00BE0DB9"/>
    <w:rsid w:val="00BE106D"/>
    <w:rsid w:val="00BE1798"/>
    <w:rsid w:val="00BE1996"/>
    <w:rsid w:val="00BE1BDE"/>
    <w:rsid w:val="00BE228A"/>
    <w:rsid w:val="00BE4333"/>
    <w:rsid w:val="00BE4635"/>
    <w:rsid w:val="00BE486B"/>
    <w:rsid w:val="00BE54C4"/>
    <w:rsid w:val="00BE5F48"/>
    <w:rsid w:val="00BE6A28"/>
    <w:rsid w:val="00BE7B91"/>
    <w:rsid w:val="00BF28F2"/>
    <w:rsid w:val="00BF2940"/>
    <w:rsid w:val="00BF2FD9"/>
    <w:rsid w:val="00BF4E04"/>
    <w:rsid w:val="00BF4E57"/>
    <w:rsid w:val="00BF4F5F"/>
    <w:rsid w:val="00BF5035"/>
    <w:rsid w:val="00BF5C22"/>
    <w:rsid w:val="00BF6F9D"/>
    <w:rsid w:val="00BF7BAE"/>
    <w:rsid w:val="00BF7C56"/>
    <w:rsid w:val="00C000EA"/>
    <w:rsid w:val="00C00618"/>
    <w:rsid w:val="00C01020"/>
    <w:rsid w:val="00C0133F"/>
    <w:rsid w:val="00C01D58"/>
    <w:rsid w:val="00C01FE5"/>
    <w:rsid w:val="00C02771"/>
    <w:rsid w:val="00C028FF"/>
    <w:rsid w:val="00C03832"/>
    <w:rsid w:val="00C03979"/>
    <w:rsid w:val="00C04C73"/>
    <w:rsid w:val="00C058E0"/>
    <w:rsid w:val="00C06122"/>
    <w:rsid w:val="00C06709"/>
    <w:rsid w:val="00C07A1A"/>
    <w:rsid w:val="00C10375"/>
    <w:rsid w:val="00C10447"/>
    <w:rsid w:val="00C107E4"/>
    <w:rsid w:val="00C124EF"/>
    <w:rsid w:val="00C1280E"/>
    <w:rsid w:val="00C12995"/>
    <w:rsid w:val="00C12AA8"/>
    <w:rsid w:val="00C12BCB"/>
    <w:rsid w:val="00C134B7"/>
    <w:rsid w:val="00C13600"/>
    <w:rsid w:val="00C1535D"/>
    <w:rsid w:val="00C1619B"/>
    <w:rsid w:val="00C16282"/>
    <w:rsid w:val="00C16717"/>
    <w:rsid w:val="00C20766"/>
    <w:rsid w:val="00C208E9"/>
    <w:rsid w:val="00C21528"/>
    <w:rsid w:val="00C215BF"/>
    <w:rsid w:val="00C21A64"/>
    <w:rsid w:val="00C21C3B"/>
    <w:rsid w:val="00C23784"/>
    <w:rsid w:val="00C248EA"/>
    <w:rsid w:val="00C25178"/>
    <w:rsid w:val="00C25231"/>
    <w:rsid w:val="00C259DD"/>
    <w:rsid w:val="00C25EF8"/>
    <w:rsid w:val="00C2602F"/>
    <w:rsid w:val="00C26389"/>
    <w:rsid w:val="00C2643A"/>
    <w:rsid w:val="00C2739E"/>
    <w:rsid w:val="00C306B5"/>
    <w:rsid w:val="00C30816"/>
    <w:rsid w:val="00C30906"/>
    <w:rsid w:val="00C31372"/>
    <w:rsid w:val="00C31F6F"/>
    <w:rsid w:val="00C320E4"/>
    <w:rsid w:val="00C321F2"/>
    <w:rsid w:val="00C32244"/>
    <w:rsid w:val="00C32E56"/>
    <w:rsid w:val="00C32F61"/>
    <w:rsid w:val="00C33897"/>
    <w:rsid w:val="00C340B4"/>
    <w:rsid w:val="00C342D4"/>
    <w:rsid w:val="00C34832"/>
    <w:rsid w:val="00C34EFD"/>
    <w:rsid w:val="00C35236"/>
    <w:rsid w:val="00C3573F"/>
    <w:rsid w:val="00C35EFF"/>
    <w:rsid w:val="00C35F11"/>
    <w:rsid w:val="00C3600B"/>
    <w:rsid w:val="00C36502"/>
    <w:rsid w:val="00C3660F"/>
    <w:rsid w:val="00C36648"/>
    <w:rsid w:val="00C37268"/>
    <w:rsid w:val="00C374DB"/>
    <w:rsid w:val="00C40232"/>
    <w:rsid w:val="00C4096C"/>
    <w:rsid w:val="00C422AE"/>
    <w:rsid w:val="00C422B7"/>
    <w:rsid w:val="00C42E8F"/>
    <w:rsid w:val="00C43F16"/>
    <w:rsid w:val="00C44585"/>
    <w:rsid w:val="00C450AB"/>
    <w:rsid w:val="00C45819"/>
    <w:rsid w:val="00C4634F"/>
    <w:rsid w:val="00C46438"/>
    <w:rsid w:val="00C46FF1"/>
    <w:rsid w:val="00C47EF9"/>
    <w:rsid w:val="00C47F7E"/>
    <w:rsid w:val="00C51695"/>
    <w:rsid w:val="00C5176B"/>
    <w:rsid w:val="00C51AC6"/>
    <w:rsid w:val="00C51CD2"/>
    <w:rsid w:val="00C51E7E"/>
    <w:rsid w:val="00C52415"/>
    <w:rsid w:val="00C52A2D"/>
    <w:rsid w:val="00C52B82"/>
    <w:rsid w:val="00C53993"/>
    <w:rsid w:val="00C54284"/>
    <w:rsid w:val="00C54C05"/>
    <w:rsid w:val="00C55571"/>
    <w:rsid w:val="00C56EB2"/>
    <w:rsid w:val="00C574EE"/>
    <w:rsid w:val="00C57EF6"/>
    <w:rsid w:val="00C6028B"/>
    <w:rsid w:val="00C60389"/>
    <w:rsid w:val="00C60B50"/>
    <w:rsid w:val="00C60E0A"/>
    <w:rsid w:val="00C63B20"/>
    <w:rsid w:val="00C643C3"/>
    <w:rsid w:val="00C64DA3"/>
    <w:rsid w:val="00C64F8D"/>
    <w:rsid w:val="00C66B29"/>
    <w:rsid w:val="00C6798B"/>
    <w:rsid w:val="00C67F47"/>
    <w:rsid w:val="00C70CC8"/>
    <w:rsid w:val="00C70E17"/>
    <w:rsid w:val="00C7354D"/>
    <w:rsid w:val="00C7374E"/>
    <w:rsid w:val="00C738A7"/>
    <w:rsid w:val="00C73E52"/>
    <w:rsid w:val="00C744D1"/>
    <w:rsid w:val="00C74677"/>
    <w:rsid w:val="00C7547A"/>
    <w:rsid w:val="00C75607"/>
    <w:rsid w:val="00C756CC"/>
    <w:rsid w:val="00C760A1"/>
    <w:rsid w:val="00C76216"/>
    <w:rsid w:val="00C763A1"/>
    <w:rsid w:val="00C76B71"/>
    <w:rsid w:val="00C76D91"/>
    <w:rsid w:val="00C776AC"/>
    <w:rsid w:val="00C77D71"/>
    <w:rsid w:val="00C809A1"/>
    <w:rsid w:val="00C80AAD"/>
    <w:rsid w:val="00C821B3"/>
    <w:rsid w:val="00C83B45"/>
    <w:rsid w:val="00C83D97"/>
    <w:rsid w:val="00C83EDE"/>
    <w:rsid w:val="00C841AB"/>
    <w:rsid w:val="00C84983"/>
    <w:rsid w:val="00C85389"/>
    <w:rsid w:val="00C85CAE"/>
    <w:rsid w:val="00C86970"/>
    <w:rsid w:val="00C8762A"/>
    <w:rsid w:val="00C877AA"/>
    <w:rsid w:val="00C87B00"/>
    <w:rsid w:val="00C90A54"/>
    <w:rsid w:val="00C90B46"/>
    <w:rsid w:val="00C90E2A"/>
    <w:rsid w:val="00C911EF"/>
    <w:rsid w:val="00C91885"/>
    <w:rsid w:val="00C91BF6"/>
    <w:rsid w:val="00C92A75"/>
    <w:rsid w:val="00C92BAC"/>
    <w:rsid w:val="00C92CA6"/>
    <w:rsid w:val="00C936C4"/>
    <w:rsid w:val="00C9391F"/>
    <w:rsid w:val="00C969DB"/>
    <w:rsid w:val="00C96F52"/>
    <w:rsid w:val="00CA085E"/>
    <w:rsid w:val="00CA12EC"/>
    <w:rsid w:val="00CA1311"/>
    <w:rsid w:val="00CA1602"/>
    <w:rsid w:val="00CA2395"/>
    <w:rsid w:val="00CA30A4"/>
    <w:rsid w:val="00CA42FD"/>
    <w:rsid w:val="00CA57F0"/>
    <w:rsid w:val="00CA5BBF"/>
    <w:rsid w:val="00CA6123"/>
    <w:rsid w:val="00CA64A2"/>
    <w:rsid w:val="00CA7060"/>
    <w:rsid w:val="00CB0B38"/>
    <w:rsid w:val="00CB1334"/>
    <w:rsid w:val="00CB169E"/>
    <w:rsid w:val="00CB16E8"/>
    <w:rsid w:val="00CB1B87"/>
    <w:rsid w:val="00CB2044"/>
    <w:rsid w:val="00CB2062"/>
    <w:rsid w:val="00CB25DB"/>
    <w:rsid w:val="00CB40D0"/>
    <w:rsid w:val="00CB4333"/>
    <w:rsid w:val="00CB52AE"/>
    <w:rsid w:val="00CB566E"/>
    <w:rsid w:val="00CB6334"/>
    <w:rsid w:val="00CB665C"/>
    <w:rsid w:val="00CB66FE"/>
    <w:rsid w:val="00CB6927"/>
    <w:rsid w:val="00CB74A6"/>
    <w:rsid w:val="00CC045C"/>
    <w:rsid w:val="00CC0691"/>
    <w:rsid w:val="00CC1181"/>
    <w:rsid w:val="00CC2D0B"/>
    <w:rsid w:val="00CC31F7"/>
    <w:rsid w:val="00CC3A9A"/>
    <w:rsid w:val="00CC66A4"/>
    <w:rsid w:val="00CC682D"/>
    <w:rsid w:val="00CC6D24"/>
    <w:rsid w:val="00CC7163"/>
    <w:rsid w:val="00CC7517"/>
    <w:rsid w:val="00CC7946"/>
    <w:rsid w:val="00CC7D78"/>
    <w:rsid w:val="00CC7D7A"/>
    <w:rsid w:val="00CD0339"/>
    <w:rsid w:val="00CD29EB"/>
    <w:rsid w:val="00CD2F88"/>
    <w:rsid w:val="00CD2FDB"/>
    <w:rsid w:val="00CD4B79"/>
    <w:rsid w:val="00CD4F95"/>
    <w:rsid w:val="00CD4FC2"/>
    <w:rsid w:val="00CD545B"/>
    <w:rsid w:val="00CD5F97"/>
    <w:rsid w:val="00CD71F0"/>
    <w:rsid w:val="00CD7AAA"/>
    <w:rsid w:val="00CE0509"/>
    <w:rsid w:val="00CE097B"/>
    <w:rsid w:val="00CE0CAB"/>
    <w:rsid w:val="00CE2812"/>
    <w:rsid w:val="00CE3823"/>
    <w:rsid w:val="00CE3DF1"/>
    <w:rsid w:val="00CE40AC"/>
    <w:rsid w:val="00CE454B"/>
    <w:rsid w:val="00CE4EE3"/>
    <w:rsid w:val="00CE660B"/>
    <w:rsid w:val="00CE69E0"/>
    <w:rsid w:val="00CE7CF2"/>
    <w:rsid w:val="00CF0B50"/>
    <w:rsid w:val="00CF13DD"/>
    <w:rsid w:val="00CF16E1"/>
    <w:rsid w:val="00CF1B53"/>
    <w:rsid w:val="00CF2250"/>
    <w:rsid w:val="00CF376D"/>
    <w:rsid w:val="00CF3E4F"/>
    <w:rsid w:val="00CF3FA3"/>
    <w:rsid w:val="00CF48D6"/>
    <w:rsid w:val="00CF6036"/>
    <w:rsid w:val="00CF64F7"/>
    <w:rsid w:val="00CF6E20"/>
    <w:rsid w:val="00CF6E3D"/>
    <w:rsid w:val="00CF7E05"/>
    <w:rsid w:val="00D00244"/>
    <w:rsid w:val="00D003AF"/>
    <w:rsid w:val="00D00701"/>
    <w:rsid w:val="00D0417D"/>
    <w:rsid w:val="00D06CE2"/>
    <w:rsid w:val="00D07520"/>
    <w:rsid w:val="00D07743"/>
    <w:rsid w:val="00D07997"/>
    <w:rsid w:val="00D1045F"/>
    <w:rsid w:val="00D106B2"/>
    <w:rsid w:val="00D107B2"/>
    <w:rsid w:val="00D10862"/>
    <w:rsid w:val="00D108CB"/>
    <w:rsid w:val="00D1095A"/>
    <w:rsid w:val="00D128E2"/>
    <w:rsid w:val="00D13255"/>
    <w:rsid w:val="00D13DE1"/>
    <w:rsid w:val="00D14B03"/>
    <w:rsid w:val="00D15328"/>
    <w:rsid w:val="00D15395"/>
    <w:rsid w:val="00D158D2"/>
    <w:rsid w:val="00D1603B"/>
    <w:rsid w:val="00D16D60"/>
    <w:rsid w:val="00D17F02"/>
    <w:rsid w:val="00D2084D"/>
    <w:rsid w:val="00D20C9A"/>
    <w:rsid w:val="00D22400"/>
    <w:rsid w:val="00D23E99"/>
    <w:rsid w:val="00D24657"/>
    <w:rsid w:val="00D2583B"/>
    <w:rsid w:val="00D25BDB"/>
    <w:rsid w:val="00D26262"/>
    <w:rsid w:val="00D26EBF"/>
    <w:rsid w:val="00D277D6"/>
    <w:rsid w:val="00D27E60"/>
    <w:rsid w:val="00D27F15"/>
    <w:rsid w:val="00D301CA"/>
    <w:rsid w:val="00D312B1"/>
    <w:rsid w:val="00D31359"/>
    <w:rsid w:val="00D31521"/>
    <w:rsid w:val="00D31CEF"/>
    <w:rsid w:val="00D31DE3"/>
    <w:rsid w:val="00D32138"/>
    <w:rsid w:val="00D3259D"/>
    <w:rsid w:val="00D334BF"/>
    <w:rsid w:val="00D342B0"/>
    <w:rsid w:val="00D3574B"/>
    <w:rsid w:val="00D363AD"/>
    <w:rsid w:val="00D3644E"/>
    <w:rsid w:val="00D36D23"/>
    <w:rsid w:val="00D4016D"/>
    <w:rsid w:val="00D4020D"/>
    <w:rsid w:val="00D411A6"/>
    <w:rsid w:val="00D414C1"/>
    <w:rsid w:val="00D41677"/>
    <w:rsid w:val="00D416FB"/>
    <w:rsid w:val="00D427F4"/>
    <w:rsid w:val="00D43389"/>
    <w:rsid w:val="00D43931"/>
    <w:rsid w:val="00D44FD0"/>
    <w:rsid w:val="00D45322"/>
    <w:rsid w:val="00D46D8A"/>
    <w:rsid w:val="00D47081"/>
    <w:rsid w:val="00D475C8"/>
    <w:rsid w:val="00D519D3"/>
    <w:rsid w:val="00D51BCB"/>
    <w:rsid w:val="00D52397"/>
    <w:rsid w:val="00D52558"/>
    <w:rsid w:val="00D52E7A"/>
    <w:rsid w:val="00D533AF"/>
    <w:rsid w:val="00D5447D"/>
    <w:rsid w:val="00D54AF6"/>
    <w:rsid w:val="00D561FB"/>
    <w:rsid w:val="00D57218"/>
    <w:rsid w:val="00D604DC"/>
    <w:rsid w:val="00D61B8D"/>
    <w:rsid w:val="00D61EA1"/>
    <w:rsid w:val="00D62C1E"/>
    <w:rsid w:val="00D6326E"/>
    <w:rsid w:val="00D63EF4"/>
    <w:rsid w:val="00D6432E"/>
    <w:rsid w:val="00D646AF"/>
    <w:rsid w:val="00D64747"/>
    <w:rsid w:val="00D64BC9"/>
    <w:rsid w:val="00D64C4B"/>
    <w:rsid w:val="00D655A4"/>
    <w:rsid w:val="00D6591D"/>
    <w:rsid w:val="00D65E75"/>
    <w:rsid w:val="00D65E97"/>
    <w:rsid w:val="00D6625F"/>
    <w:rsid w:val="00D66E7F"/>
    <w:rsid w:val="00D678CA"/>
    <w:rsid w:val="00D678FC"/>
    <w:rsid w:val="00D67D23"/>
    <w:rsid w:val="00D703C1"/>
    <w:rsid w:val="00D71C3F"/>
    <w:rsid w:val="00D72EB1"/>
    <w:rsid w:val="00D72FFF"/>
    <w:rsid w:val="00D74018"/>
    <w:rsid w:val="00D74355"/>
    <w:rsid w:val="00D756B7"/>
    <w:rsid w:val="00D75A2D"/>
    <w:rsid w:val="00D75B90"/>
    <w:rsid w:val="00D760B7"/>
    <w:rsid w:val="00D76506"/>
    <w:rsid w:val="00D76661"/>
    <w:rsid w:val="00D76F6A"/>
    <w:rsid w:val="00D7730A"/>
    <w:rsid w:val="00D77438"/>
    <w:rsid w:val="00D77AFD"/>
    <w:rsid w:val="00D77DD4"/>
    <w:rsid w:val="00D80556"/>
    <w:rsid w:val="00D8070B"/>
    <w:rsid w:val="00D80C64"/>
    <w:rsid w:val="00D80CF0"/>
    <w:rsid w:val="00D81399"/>
    <w:rsid w:val="00D81D34"/>
    <w:rsid w:val="00D82AB9"/>
    <w:rsid w:val="00D83107"/>
    <w:rsid w:val="00D8328B"/>
    <w:rsid w:val="00D841E8"/>
    <w:rsid w:val="00D84323"/>
    <w:rsid w:val="00D843AB"/>
    <w:rsid w:val="00D847F9"/>
    <w:rsid w:val="00D848C1"/>
    <w:rsid w:val="00D857A0"/>
    <w:rsid w:val="00D857D6"/>
    <w:rsid w:val="00D8598C"/>
    <w:rsid w:val="00D85A83"/>
    <w:rsid w:val="00D85D2E"/>
    <w:rsid w:val="00D874EE"/>
    <w:rsid w:val="00D87742"/>
    <w:rsid w:val="00D905E0"/>
    <w:rsid w:val="00D907C4"/>
    <w:rsid w:val="00D90DB1"/>
    <w:rsid w:val="00D91AD5"/>
    <w:rsid w:val="00D91DF0"/>
    <w:rsid w:val="00D92E20"/>
    <w:rsid w:val="00D92FA1"/>
    <w:rsid w:val="00D946D9"/>
    <w:rsid w:val="00D952FD"/>
    <w:rsid w:val="00D9542A"/>
    <w:rsid w:val="00D95B56"/>
    <w:rsid w:val="00D96003"/>
    <w:rsid w:val="00D96383"/>
    <w:rsid w:val="00D96559"/>
    <w:rsid w:val="00D96DA7"/>
    <w:rsid w:val="00D97908"/>
    <w:rsid w:val="00D97EDF"/>
    <w:rsid w:val="00DA00EB"/>
    <w:rsid w:val="00DA053F"/>
    <w:rsid w:val="00DA1386"/>
    <w:rsid w:val="00DA18AC"/>
    <w:rsid w:val="00DA226D"/>
    <w:rsid w:val="00DA25CD"/>
    <w:rsid w:val="00DA6C48"/>
    <w:rsid w:val="00DA742E"/>
    <w:rsid w:val="00DA7602"/>
    <w:rsid w:val="00DB11EA"/>
    <w:rsid w:val="00DB19FF"/>
    <w:rsid w:val="00DB287C"/>
    <w:rsid w:val="00DB31FB"/>
    <w:rsid w:val="00DB3B94"/>
    <w:rsid w:val="00DB3FC1"/>
    <w:rsid w:val="00DB4158"/>
    <w:rsid w:val="00DB436A"/>
    <w:rsid w:val="00DB5102"/>
    <w:rsid w:val="00DB51E2"/>
    <w:rsid w:val="00DB5C3E"/>
    <w:rsid w:val="00DB6BC2"/>
    <w:rsid w:val="00DB6ECB"/>
    <w:rsid w:val="00DB7122"/>
    <w:rsid w:val="00DB73E3"/>
    <w:rsid w:val="00DB7849"/>
    <w:rsid w:val="00DC03FD"/>
    <w:rsid w:val="00DC3AAB"/>
    <w:rsid w:val="00DC3AE0"/>
    <w:rsid w:val="00DC4366"/>
    <w:rsid w:val="00DC59EC"/>
    <w:rsid w:val="00DC5B14"/>
    <w:rsid w:val="00DC6F81"/>
    <w:rsid w:val="00DC7FD6"/>
    <w:rsid w:val="00DD05AB"/>
    <w:rsid w:val="00DD07AC"/>
    <w:rsid w:val="00DD090E"/>
    <w:rsid w:val="00DD0CBB"/>
    <w:rsid w:val="00DD1018"/>
    <w:rsid w:val="00DD14E5"/>
    <w:rsid w:val="00DD153B"/>
    <w:rsid w:val="00DD2F27"/>
    <w:rsid w:val="00DD351B"/>
    <w:rsid w:val="00DD471E"/>
    <w:rsid w:val="00DD4834"/>
    <w:rsid w:val="00DD5241"/>
    <w:rsid w:val="00DD57F2"/>
    <w:rsid w:val="00DD728B"/>
    <w:rsid w:val="00DE0EF1"/>
    <w:rsid w:val="00DE14F5"/>
    <w:rsid w:val="00DE19F0"/>
    <w:rsid w:val="00DE1B3F"/>
    <w:rsid w:val="00DE1DB8"/>
    <w:rsid w:val="00DE1E71"/>
    <w:rsid w:val="00DE30BA"/>
    <w:rsid w:val="00DE36CF"/>
    <w:rsid w:val="00DE3821"/>
    <w:rsid w:val="00DE3AB2"/>
    <w:rsid w:val="00DE4CAA"/>
    <w:rsid w:val="00DE5147"/>
    <w:rsid w:val="00DE571D"/>
    <w:rsid w:val="00DE5A6E"/>
    <w:rsid w:val="00DE5ACA"/>
    <w:rsid w:val="00DE61EB"/>
    <w:rsid w:val="00DE699D"/>
    <w:rsid w:val="00DE765C"/>
    <w:rsid w:val="00DF0E92"/>
    <w:rsid w:val="00DF16B4"/>
    <w:rsid w:val="00DF16D4"/>
    <w:rsid w:val="00DF219F"/>
    <w:rsid w:val="00DF2E35"/>
    <w:rsid w:val="00DF34C2"/>
    <w:rsid w:val="00DF3A5F"/>
    <w:rsid w:val="00DF3EA2"/>
    <w:rsid w:val="00DF6EB7"/>
    <w:rsid w:val="00DF7965"/>
    <w:rsid w:val="00E001DD"/>
    <w:rsid w:val="00E0133D"/>
    <w:rsid w:val="00E033ED"/>
    <w:rsid w:val="00E03EF4"/>
    <w:rsid w:val="00E054A3"/>
    <w:rsid w:val="00E055E0"/>
    <w:rsid w:val="00E060E7"/>
    <w:rsid w:val="00E07C40"/>
    <w:rsid w:val="00E12105"/>
    <w:rsid w:val="00E123CC"/>
    <w:rsid w:val="00E12992"/>
    <w:rsid w:val="00E12DD0"/>
    <w:rsid w:val="00E1332A"/>
    <w:rsid w:val="00E14686"/>
    <w:rsid w:val="00E14E22"/>
    <w:rsid w:val="00E1747E"/>
    <w:rsid w:val="00E20084"/>
    <w:rsid w:val="00E209A0"/>
    <w:rsid w:val="00E22428"/>
    <w:rsid w:val="00E22E29"/>
    <w:rsid w:val="00E24B9E"/>
    <w:rsid w:val="00E24FCC"/>
    <w:rsid w:val="00E25038"/>
    <w:rsid w:val="00E2542F"/>
    <w:rsid w:val="00E254FF"/>
    <w:rsid w:val="00E256AD"/>
    <w:rsid w:val="00E25B39"/>
    <w:rsid w:val="00E26297"/>
    <w:rsid w:val="00E2633C"/>
    <w:rsid w:val="00E30364"/>
    <w:rsid w:val="00E30AAD"/>
    <w:rsid w:val="00E30CD0"/>
    <w:rsid w:val="00E31FB8"/>
    <w:rsid w:val="00E325F3"/>
    <w:rsid w:val="00E32990"/>
    <w:rsid w:val="00E33D39"/>
    <w:rsid w:val="00E354A2"/>
    <w:rsid w:val="00E35590"/>
    <w:rsid w:val="00E37682"/>
    <w:rsid w:val="00E40300"/>
    <w:rsid w:val="00E40AD2"/>
    <w:rsid w:val="00E412EB"/>
    <w:rsid w:val="00E41860"/>
    <w:rsid w:val="00E41A18"/>
    <w:rsid w:val="00E4255E"/>
    <w:rsid w:val="00E4261D"/>
    <w:rsid w:val="00E42850"/>
    <w:rsid w:val="00E441F0"/>
    <w:rsid w:val="00E444B5"/>
    <w:rsid w:val="00E4453C"/>
    <w:rsid w:val="00E445A1"/>
    <w:rsid w:val="00E4616C"/>
    <w:rsid w:val="00E4616F"/>
    <w:rsid w:val="00E46948"/>
    <w:rsid w:val="00E47125"/>
    <w:rsid w:val="00E50618"/>
    <w:rsid w:val="00E510F2"/>
    <w:rsid w:val="00E51CE5"/>
    <w:rsid w:val="00E52033"/>
    <w:rsid w:val="00E5235D"/>
    <w:rsid w:val="00E52A0D"/>
    <w:rsid w:val="00E52FEE"/>
    <w:rsid w:val="00E53032"/>
    <w:rsid w:val="00E53717"/>
    <w:rsid w:val="00E53F93"/>
    <w:rsid w:val="00E5593E"/>
    <w:rsid w:val="00E55BC1"/>
    <w:rsid w:val="00E56B44"/>
    <w:rsid w:val="00E57C4E"/>
    <w:rsid w:val="00E6012C"/>
    <w:rsid w:val="00E60644"/>
    <w:rsid w:val="00E6090A"/>
    <w:rsid w:val="00E6095D"/>
    <w:rsid w:val="00E609B6"/>
    <w:rsid w:val="00E60EA0"/>
    <w:rsid w:val="00E61EAD"/>
    <w:rsid w:val="00E6210F"/>
    <w:rsid w:val="00E6225E"/>
    <w:rsid w:val="00E624BA"/>
    <w:rsid w:val="00E653B6"/>
    <w:rsid w:val="00E65BFA"/>
    <w:rsid w:val="00E663F7"/>
    <w:rsid w:val="00E66C57"/>
    <w:rsid w:val="00E67C4B"/>
    <w:rsid w:val="00E70372"/>
    <w:rsid w:val="00E71678"/>
    <w:rsid w:val="00E7172D"/>
    <w:rsid w:val="00E71D55"/>
    <w:rsid w:val="00E7393E"/>
    <w:rsid w:val="00E742CC"/>
    <w:rsid w:val="00E74956"/>
    <w:rsid w:val="00E753C7"/>
    <w:rsid w:val="00E763F2"/>
    <w:rsid w:val="00E76AD7"/>
    <w:rsid w:val="00E77867"/>
    <w:rsid w:val="00E80CD1"/>
    <w:rsid w:val="00E82D53"/>
    <w:rsid w:val="00E833E2"/>
    <w:rsid w:val="00E83749"/>
    <w:rsid w:val="00E83C1B"/>
    <w:rsid w:val="00E8406A"/>
    <w:rsid w:val="00E84F8B"/>
    <w:rsid w:val="00E8514A"/>
    <w:rsid w:val="00E85424"/>
    <w:rsid w:val="00E85AF2"/>
    <w:rsid w:val="00E85F84"/>
    <w:rsid w:val="00E8718C"/>
    <w:rsid w:val="00E90AF7"/>
    <w:rsid w:val="00E90DBF"/>
    <w:rsid w:val="00E9140B"/>
    <w:rsid w:val="00E91836"/>
    <w:rsid w:val="00E91EB6"/>
    <w:rsid w:val="00E91F79"/>
    <w:rsid w:val="00E9226A"/>
    <w:rsid w:val="00E922BE"/>
    <w:rsid w:val="00E94D9B"/>
    <w:rsid w:val="00E95FE4"/>
    <w:rsid w:val="00E9732A"/>
    <w:rsid w:val="00E97782"/>
    <w:rsid w:val="00E97968"/>
    <w:rsid w:val="00EA16A2"/>
    <w:rsid w:val="00EA1BF9"/>
    <w:rsid w:val="00EA233B"/>
    <w:rsid w:val="00EA2DDE"/>
    <w:rsid w:val="00EA37BF"/>
    <w:rsid w:val="00EA3C93"/>
    <w:rsid w:val="00EA4631"/>
    <w:rsid w:val="00EA4AD7"/>
    <w:rsid w:val="00EA513C"/>
    <w:rsid w:val="00EA6098"/>
    <w:rsid w:val="00EA638D"/>
    <w:rsid w:val="00EA70D5"/>
    <w:rsid w:val="00EA7436"/>
    <w:rsid w:val="00EA7461"/>
    <w:rsid w:val="00EB09C8"/>
    <w:rsid w:val="00EB0BB1"/>
    <w:rsid w:val="00EB0D02"/>
    <w:rsid w:val="00EB1465"/>
    <w:rsid w:val="00EB1829"/>
    <w:rsid w:val="00EB1F32"/>
    <w:rsid w:val="00EB23B1"/>
    <w:rsid w:val="00EB2BDD"/>
    <w:rsid w:val="00EB2C78"/>
    <w:rsid w:val="00EB2C86"/>
    <w:rsid w:val="00EB3D38"/>
    <w:rsid w:val="00EB4E6F"/>
    <w:rsid w:val="00EB5164"/>
    <w:rsid w:val="00EB5283"/>
    <w:rsid w:val="00EB7260"/>
    <w:rsid w:val="00EB7BE9"/>
    <w:rsid w:val="00EB7C5B"/>
    <w:rsid w:val="00EC0705"/>
    <w:rsid w:val="00EC0D71"/>
    <w:rsid w:val="00EC0D8E"/>
    <w:rsid w:val="00EC0E60"/>
    <w:rsid w:val="00EC18E3"/>
    <w:rsid w:val="00EC1CAF"/>
    <w:rsid w:val="00EC22C1"/>
    <w:rsid w:val="00EC247B"/>
    <w:rsid w:val="00EC3E5D"/>
    <w:rsid w:val="00EC4178"/>
    <w:rsid w:val="00EC517D"/>
    <w:rsid w:val="00EC51A9"/>
    <w:rsid w:val="00EC584B"/>
    <w:rsid w:val="00EC5BAD"/>
    <w:rsid w:val="00EC5C94"/>
    <w:rsid w:val="00EC66D3"/>
    <w:rsid w:val="00ED000A"/>
    <w:rsid w:val="00ED08B6"/>
    <w:rsid w:val="00ED0938"/>
    <w:rsid w:val="00ED0993"/>
    <w:rsid w:val="00ED0D6D"/>
    <w:rsid w:val="00ED0E53"/>
    <w:rsid w:val="00ED13E0"/>
    <w:rsid w:val="00ED13E2"/>
    <w:rsid w:val="00ED1AD7"/>
    <w:rsid w:val="00ED3A19"/>
    <w:rsid w:val="00ED3A36"/>
    <w:rsid w:val="00ED3B29"/>
    <w:rsid w:val="00ED3BFB"/>
    <w:rsid w:val="00ED41E0"/>
    <w:rsid w:val="00ED4807"/>
    <w:rsid w:val="00ED5123"/>
    <w:rsid w:val="00ED5C90"/>
    <w:rsid w:val="00ED6B66"/>
    <w:rsid w:val="00ED7620"/>
    <w:rsid w:val="00EE1F14"/>
    <w:rsid w:val="00EE2072"/>
    <w:rsid w:val="00EE2145"/>
    <w:rsid w:val="00EE27E1"/>
    <w:rsid w:val="00EE2ED3"/>
    <w:rsid w:val="00EE2F59"/>
    <w:rsid w:val="00EE5152"/>
    <w:rsid w:val="00EE5E7C"/>
    <w:rsid w:val="00EF05D1"/>
    <w:rsid w:val="00EF15D4"/>
    <w:rsid w:val="00EF27A2"/>
    <w:rsid w:val="00EF340B"/>
    <w:rsid w:val="00EF43B2"/>
    <w:rsid w:val="00EF4E58"/>
    <w:rsid w:val="00EF534E"/>
    <w:rsid w:val="00EF62C9"/>
    <w:rsid w:val="00EF71EF"/>
    <w:rsid w:val="00EF7650"/>
    <w:rsid w:val="00F00A47"/>
    <w:rsid w:val="00F00D45"/>
    <w:rsid w:val="00F014F4"/>
    <w:rsid w:val="00F0267E"/>
    <w:rsid w:val="00F033FE"/>
    <w:rsid w:val="00F03BA6"/>
    <w:rsid w:val="00F04C73"/>
    <w:rsid w:val="00F052BB"/>
    <w:rsid w:val="00F066C2"/>
    <w:rsid w:val="00F06A8D"/>
    <w:rsid w:val="00F10392"/>
    <w:rsid w:val="00F1134E"/>
    <w:rsid w:val="00F118EB"/>
    <w:rsid w:val="00F11AEC"/>
    <w:rsid w:val="00F11AFB"/>
    <w:rsid w:val="00F12C60"/>
    <w:rsid w:val="00F13B5B"/>
    <w:rsid w:val="00F14229"/>
    <w:rsid w:val="00F14B70"/>
    <w:rsid w:val="00F14B94"/>
    <w:rsid w:val="00F14C44"/>
    <w:rsid w:val="00F1562C"/>
    <w:rsid w:val="00F16BCE"/>
    <w:rsid w:val="00F177EA"/>
    <w:rsid w:val="00F17CFA"/>
    <w:rsid w:val="00F2039E"/>
    <w:rsid w:val="00F2078A"/>
    <w:rsid w:val="00F20974"/>
    <w:rsid w:val="00F22F88"/>
    <w:rsid w:val="00F2383A"/>
    <w:rsid w:val="00F24E7D"/>
    <w:rsid w:val="00F263ED"/>
    <w:rsid w:val="00F2657B"/>
    <w:rsid w:val="00F30FED"/>
    <w:rsid w:val="00F31FB0"/>
    <w:rsid w:val="00F32485"/>
    <w:rsid w:val="00F35CD7"/>
    <w:rsid w:val="00F35CD9"/>
    <w:rsid w:val="00F35D6A"/>
    <w:rsid w:val="00F360B2"/>
    <w:rsid w:val="00F36E04"/>
    <w:rsid w:val="00F37FF6"/>
    <w:rsid w:val="00F40442"/>
    <w:rsid w:val="00F40FAA"/>
    <w:rsid w:val="00F41BC0"/>
    <w:rsid w:val="00F43BEE"/>
    <w:rsid w:val="00F44400"/>
    <w:rsid w:val="00F4479D"/>
    <w:rsid w:val="00F45372"/>
    <w:rsid w:val="00F472D1"/>
    <w:rsid w:val="00F47436"/>
    <w:rsid w:val="00F50694"/>
    <w:rsid w:val="00F508F0"/>
    <w:rsid w:val="00F518B7"/>
    <w:rsid w:val="00F522BB"/>
    <w:rsid w:val="00F5360C"/>
    <w:rsid w:val="00F54C73"/>
    <w:rsid w:val="00F54DF7"/>
    <w:rsid w:val="00F5565A"/>
    <w:rsid w:val="00F563CF"/>
    <w:rsid w:val="00F57F50"/>
    <w:rsid w:val="00F6023E"/>
    <w:rsid w:val="00F63C42"/>
    <w:rsid w:val="00F63C93"/>
    <w:rsid w:val="00F63D8B"/>
    <w:rsid w:val="00F6464E"/>
    <w:rsid w:val="00F64671"/>
    <w:rsid w:val="00F64D94"/>
    <w:rsid w:val="00F64E44"/>
    <w:rsid w:val="00F65276"/>
    <w:rsid w:val="00F659A8"/>
    <w:rsid w:val="00F66254"/>
    <w:rsid w:val="00F663AF"/>
    <w:rsid w:val="00F6654C"/>
    <w:rsid w:val="00F67822"/>
    <w:rsid w:val="00F6789F"/>
    <w:rsid w:val="00F67D01"/>
    <w:rsid w:val="00F703CC"/>
    <w:rsid w:val="00F70B66"/>
    <w:rsid w:val="00F7170A"/>
    <w:rsid w:val="00F72086"/>
    <w:rsid w:val="00F7356C"/>
    <w:rsid w:val="00F74850"/>
    <w:rsid w:val="00F74947"/>
    <w:rsid w:val="00F75C90"/>
    <w:rsid w:val="00F75F9C"/>
    <w:rsid w:val="00F81327"/>
    <w:rsid w:val="00F8151A"/>
    <w:rsid w:val="00F81FAE"/>
    <w:rsid w:val="00F835AE"/>
    <w:rsid w:val="00F84700"/>
    <w:rsid w:val="00F8476A"/>
    <w:rsid w:val="00F8512D"/>
    <w:rsid w:val="00F8522C"/>
    <w:rsid w:val="00F860AB"/>
    <w:rsid w:val="00F86F4A"/>
    <w:rsid w:val="00F877D7"/>
    <w:rsid w:val="00F87F2F"/>
    <w:rsid w:val="00F90736"/>
    <w:rsid w:val="00F90C19"/>
    <w:rsid w:val="00F91653"/>
    <w:rsid w:val="00F9184A"/>
    <w:rsid w:val="00F91A45"/>
    <w:rsid w:val="00F9245B"/>
    <w:rsid w:val="00F93910"/>
    <w:rsid w:val="00F94075"/>
    <w:rsid w:val="00F947AF"/>
    <w:rsid w:val="00F94A07"/>
    <w:rsid w:val="00F954E2"/>
    <w:rsid w:val="00F95C00"/>
    <w:rsid w:val="00F96F47"/>
    <w:rsid w:val="00F96FBF"/>
    <w:rsid w:val="00F97081"/>
    <w:rsid w:val="00F97631"/>
    <w:rsid w:val="00FA0474"/>
    <w:rsid w:val="00FA05E8"/>
    <w:rsid w:val="00FA0EDB"/>
    <w:rsid w:val="00FA1231"/>
    <w:rsid w:val="00FA1995"/>
    <w:rsid w:val="00FA1DBF"/>
    <w:rsid w:val="00FA37F6"/>
    <w:rsid w:val="00FA424B"/>
    <w:rsid w:val="00FA47C6"/>
    <w:rsid w:val="00FA47F1"/>
    <w:rsid w:val="00FA4F1D"/>
    <w:rsid w:val="00FA5CD0"/>
    <w:rsid w:val="00FA60FA"/>
    <w:rsid w:val="00FA65B8"/>
    <w:rsid w:val="00FA7954"/>
    <w:rsid w:val="00FA7E8D"/>
    <w:rsid w:val="00FB0003"/>
    <w:rsid w:val="00FB0CB7"/>
    <w:rsid w:val="00FB17E8"/>
    <w:rsid w:val="00FB249C"/>
    <w:rsid w:val="00FB3065"/>
    <w:rsid w:val="00FB352D"/>
    <w:rsid w:val="00FB3E84"/>
    <w:rsid w:val="00FB49F3"/>
    <w:rsid w:val="00FB78BE"/>
    <w:rsid w:val="00FB7E6A"/>
    <w:rsid w:val="00FC0016"/>
    <w:rsid w:val="00FC00F8"/>
    <w:rsid w:val="00FC1463"/>
    <w:rsid w:val="00FC193B"/>
    <w:rsid w:val="00FC3626"/>
    <w:rsid w:val="00FC4F69"/>
    <w:rsid w:val="00FC54A9"/>
    <w:rsid w:val="00FC5645"/>
    <w:rsid w:val="00FC5F51"/>
    <w:rsid w:val="00FC750F"/>
    <w:rsid w:val="00FD1B37"/>
    <w:rsid w:val="00FD1B63"/>
    <w:rsid w:val="00FD1E25"/>
    <w:rsid w:val="00FD2192"/>
    <w:rsid w:val="00FD3CB6"/>
    <w:rsid w:val="00FD40DD"/>
    <w:rsid w:val="00FD440A"/>
    <w:rsid w:val="00FD4BD6"/>
    <w:rsid w:val="00FD512E"/>
    <w:rsid w:val="00FD59C5"/>
    <w:rsid w:val="00FD5B21"/>
    <w:rsid w:val="00FD5BBA"/>
    <w:rsid w:val="00FD6A19"/>
    <w:rsid w:val="00FD6A46"/>
    <w:rsid w:val="00FE0CC8"/>
    <w:rsid w:val="00FE0E9C"/>
    <w:rsid w:val="00FE0F42"/>
    <w:rsid w:val="00FE1391"/>
    <w:rsid w:val="00FE1F95"/>
    <w:rsid w:val="00FE2563"/>
    <w:rsid w:val="00FE2590"/>
    <w:rsid w:val="00FE2E4B"/>
    <w:rsid w:val="00FE6060"/>
    <w:rsid w:val="00FE64BC"/>
    <w:rsid w:val="00FE70EE"/>
    <w:rsid w:val="00FE710B"/>
    <w:rsid w:val="00FE710D"/>
    <w:rsid w:val="00FF018E"/>
    <w:rsid w:val="00FF0253"/>
    <w:rsid w:val="00FF0728"/>
    <w:rsid w:val="00FF202A"/>
    <w:rsid w:val="00FF3665"/>
    <w:rsid w:val="00FF3E7D"/>
    <w:rsid w:val="00FF476E"/>
    <w:rsid w:val="00FF4786"/>
    <w:rsid w:val="00FF4E8E"/>
    <w:rsid w:val="00FF52DA"/>
    <w:rsid w:val="00FF66D9"/>
    <w:rsid w:val="00FF672E"/>
    <w:rsid w:val="00FF6917"/>
    <w:rsid w:val="00FF691A"/>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8F6"/>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A832C7"/>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C20766"/>
    <w:pPr>
      <w:numPr>
        <w:ilvl w:val="2"/>
      </w:numPr>
      <w:outlineLvl w:val="2"/>
    </w:pPr>
    <w:rPr>
      <w:bCs/>
    </w:rPr>
  </w:style>
  <w:style w:type="paragraph" w:styleId="Naslov4">
    <w:name w:val="heading 4"/>
    <w:aliases w:val="H4,H41,H42"/>
    <w:basedOn w:val="Naslov3"/>
    <w:next w:val="Navaden"/>
    <w:link w:val="Naslov4Znak"/>
    <w:qFormat/>
    <w:rsid w:val="00B74E14"/>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A832C7"/>
    <w:rPr>
      <w:rFonts w:ascii="Arial" w:eastAsia="Times New Roman" w:hAnsi="Arial"/>
      <w:b/>
      <w:szCs w:val="26"/>
      <w:lang w:eastAsia="en-US"/>
    </w:rPr>
  </w:style>
  <w:style w:type="character" w:customStyle="1" w:styleId="Naslov1Znak">
    <w:name w:val="Naslov 1 Znak"/>
    <w:aliases w:val="NASLOV Znak,H1 Znak,H11 Znak,H12 Znak,H13 Znak"/>
    <w:link w:val="Naslov1"/>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rsid w:val="00C20766"/>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987E26"/>
    <w:pPr>
      <w:keepNext w:val="0"/>
      <w:keepLines w:val="0"/>
      <w:numPr>
        <w:numId w:val="0"/>
      </w:numPr>
      <w:spacing w:before="120" w:after="120"/>
      <w:jc w:val="left"/>
      <w:outlineLvl w:val="9"/>
    </w:pPr>
    <w:rPr>
      <w:rFonts w:eastAsia="Calibri" w:cs="Calibri"/>
      <w:sz w:val="20"/>
      <w:szCs w:val="20"/>
    </w:rPr>
  </w:style>
  <w:style w:type="paragraph" w:styleId="Kazalovsebine2">
    <w:name w:val="toc 2"/>
    <w:basedOn w:val="Naslov2"/>
    <w:next w:val="Navaden"/>
    <w:autoRedefine/>
    <w:uiPriority w:val="39"/>
    <w:unhideWhenUsed/>
    <w:rsid w:val="000C43AE"/>
    <w:pPr>
      <w:keepNext w:val="0"/>
      <w:keepLines w:val="0"/>
      <w:numPr>
        <w:ilvl w:val="0"/>
        <w:numId w:val="0"/>
      </w:numPr>
      <w:tabs>
        <w:tab w:val="left" w:pos="800"/>
        <w:tab w:val="right" w:leader="dot" w:pos="9062"/>
      </w:tabs>
      <w:ind w:left="200"/>
      <w:jc w:val="left"/>
      <w:outlineLvl w:val="9"/>
    </w:pPr>
    <w:rPr>
      <w:rFonts w:cs="Arial"/>
      <w:b w:val="0"/>
      <w:bCs/>
      <w:noProof/>
      <w:szCs w:val="20"/>
      <w:lang w:eastAsia="sl-SI"/>
    </w:rPr>
  </w:style>
  <w:style w:type="paragraph" w:styleId="Kazalovsebine3">
    <w:name w:val="toc 3"/>
    <w:basedOn w:val="Naslov3"/>
    <w:next w:val="Navaden"/>
    <w:autoRedefine/>
    <w:uiPriority w:val="39"/>
    <w:unhideWhenUsed/>
    <w:rsid w:val="004B4359"/>
    <w:pPr>
      <w:keepNext w:val="0"/>
      <w:keepLines w:val="0"/>
      <w:numPr>
        <w:ilvl w:val="0"/>
        <w:numId w:val="0"/>
      </w:numPr>
      <w:tabs>
        <w:tab w:val="left" w:pos="1200"/>
        <w:tab w:val="right" w:leader="dot" w:pos="9062"/>
      </w:tabs>
      <w:ind w:left="400"/>
      <w:jc w:val="left"/>
      <w:outlineLvl w:val="9"/>
    </w:pPr>
    <w:rPr>
      <w:rFonts w:cs="Arial"/>
      <w:b w:val="0"/>
      <w:bCs w:val="0"/>
      <w:iCs/>
      <w:noProof/>
      <w:szCs w:val="20"/>
      <w14:scene3d>
        <w14:camera w14:prst="orthographicFront"/>
        <w14:lightRig w14:rig="threePt" w14:dir="t">
          <w14:rot w14:lat="0" w14:lon="0" w14:rev="0"/>
        </w14:lightRig>
      </w14:scene3d>
    </w:rPr>
  </w:style>
  <w:style w:type="paragraph" w:styleId="Kazalovsebine4">
    <w:name w:val="toc 4"/>
    <w:basedOn w:val="Naslov4"/>
    <w:next w:val="Navaden"/>
    <w:autoRedefine/>
    <w:uiPriority w:val="39"/>
    <w:unhideWhenUsed/>
    <w:rsid w:val="0079165F"/>
    <w:pPr>
      <w:keepNext w:val="0"/>
      <w:keepLines w:val="0"/>
      <w:numPr>
        <w:ilvl w:val="0"/>
        <w:numId w:val="0"/>
      </w:numPr>
      <w:tabs>
        <w:tab w:val="left" w:pos="1600"/>
        <w:tab w:val="right" w:leader="dot" w:pos="9062"/>
      </w:tabs>
      <w:ind w:left="600"/>
      <w:jc w:val="left"/>
      <w:outlineLvl w:val="9"/>
    </w:pPr>
    <w:rPr>
      <w:rFonts w:cs="Arial"/>
      <w:b w:val="0"/>
      <w:bCs/>
      <w:noProof/>
      <w:szCs w:val="20"/>
      <w14:scene3d>
        <w14:camera w14:prst="orthographicFront"/>
        <w14:lightRig w14:rig="threePt" w14:dir="t">
          <w14:rot w14:lat="0" w14:lon="0" w14:rev="0"/>
        </w14:lightRig>
      </w14:scene3d>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987E26"/>
    <w:rPr>
      <w:rFonts w:ascii="Arial" w:hAnsi="Arial" w:cs="Calibri"/>
      <w:b/>
      <w:bCs/>
      <w:cap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541B10"/>
  </w:style>
  <w:style w:type="numbering" w:customStyle="1" w:styleId="Headings2">
    <w:name w:val="Headings2"/>
    <w:uiPriority w:val="99"/>
    <w:rsid w:val="00706EAC"/>
  </w:style>
  <w:style w:type="numbering" w:customStyle="1" w:styleId="Headings3">
    <w:name w:val="Headings3"/>
    <w:uiPriority w:val="99"/>
    <w:rsid w:val="003E0E19"/>
  </w:style>
  <w:style w:type="paragraph" w:customStyle="1" w:styleId="CharChar1Char0">
    <w:name w:val="Char Char1 Char"/>
    <w:basedOn w:val="Navaden"/>
    <w:rsid w:val="00603C73"/>
    <w:pPr>
      <w:spacing w:after="160" w:line="240" w:lineRule="exact"/>
      <w:jc w:val="left"/>
    </w:pPr>
    <w:rPr>
      <w:rFonts w:ascii="Tahoma" w:eastAsia="Times New Roman" w:hAnsi="Tahoma"/>
      <w:color w:val="00000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5308626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1080659">
      <w:bodyDiv w:val="1"/>
      <w:marLeft w:val="0"/>
      <w:marRight w:val="0"/>
      <w:marTop w:val="0"/>
      <w:marBottom w:val="0"/>
      <w:divBdr>
        <w:top w:val="none" w:sz="0" w:space="0" w:color="auto"/>
        <w:left w:val="none" w:sz="0" w:space="0" w:color="auto"/>
        <w:bottom w:val="none" w:sz="0" w:space="0" w:color="auto"/>
        <w:right w:val="none" w:sz="0" w:space="0" w:color="auto"/>
      </w:divBdr>
    </w:div>
    <w:div w:id="209528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1.w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42CB73-7AAB-484A-9B15-2788CF88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92</TotalTime>
  <Pages>16</Pages>
  <Words>7097</Words>
  <Characters>40458</Characters>
  <Application>Microsoft Office Word</Application>
  <DocSecurity>0</DocSecurity>
  <Lines>337</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47461</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Elvira Vilić</cp:lastModifiedBy>
  <cp:revision>60</cp:revision>
  <cp:lastPrinted>2018-12-03T07:42:00Z</cp:lastPrinted>
  <dcterms:created xsi:type="dcterms:W3CDTF">2025-07-01T06:35:00Z</dcterms:created>
  <dcterms:modified xsi:type="dcterms:W3CDTF">2025-07-04T10:40:00Z</dcterms:modified>
</cp:coreProperties>
</file>